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677A7B7E" w:rsidR="00D309CC" w:rsidRPr="002F2CF6" w:rsidRDefault="00D309CC" w:rsidP="00D46431">
      <w:pPr>
        <w:pStyle w:val="CH"/>
      </w:pPr>
      <w:bookmarkStart w:id="0" w:name="historyclause"/>
      <w:r w:rsidRPr="002F2CF6">
        <w:t>3GPP RAN</w:t>
      </w:r>
      <w:r w:rsidR="00CF20E3" w:rsidRPr="002F2CF6">
        <w:t xml:space="preserve"> </w:t>
      </w:r>
      <w:r w:rsidR="00C50543">
        <w:t>TSG</w:t>
      </w:r>
      <w:r w:rsidRPr="002F2CF6">
        <w:t xml:space="preserve"> Meeting #</w:t>
      </w:r>
      <w:r w:rsidR="00C50543">
        <w:t>87</w:t>
      </w:r>
      <w:r w:rsidR="00B17447">
        <w:t>-e</w:t>
      </w:r>
      <w:r w:rsidRPr="002F2CF6">
        <w:tab/>
      </w:r>
      <w:r w:rsidR="00D46431" w:rsidRPr="002F2CF6">
        <w:tab/>
      </w:r>
      <w:r w:rsidRPr="002F2CF6">
        <w:t>R</w:t>
      </w:r>
      <w:r w:rsidR="00C50543">
        <w:t>P</w:t>
      </w:r>
      <w:r w:rsidRPr="002F2CF6">
        <w:t>-</w:t>
      </w:r>
      <w:r w:rsidR="00B17447">
        <w:t>200</w:t>
      </w:r>
      <w:r w:rsidR="00C50543">
        <w:t>232</w:t>
      </w:r>
    </w:p>
    <w:p w14:paraId="50DC9730" w14:textId="1A1653C0" w:rsidR="00D309CC" w:rsidRPr="002F2CF6" w:rsidRDefault="00B17447" w:rsidP="00D46431">
      <w:pPr>
        <w:pStyle w:val="CH"/>
        <w:tabs>
          <w:tab w:val="clear" w:pos="7920"/>
        </w:tabs>
        <w:rPr>
          <w:b w:val="0"/>
        </w:rPr>
      </w:pPr>
      <w:r>
        <w:t>Electronic Meeting</w:t>
      </w:r>
      <w:r w:rsidR="00D309CC" w:rsidRPr="002F2CF6">
        <w:t xml:space="preserve">, </w:t>
      </w:r>
      <w:r w:rsidR="00C50543">
        <w:t>16 – 19th March</w:t>
      </w:r>
      <w:r>
        <w:t xml:space="preserve"> </w:t>
      </w:r>
      <w:r w:rsidR="003C564B" w:rsidRPr="002F2CF6">
        <w:t>20</w:t>
      </w:r>
      <w:r>
        <w:t>20</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1F4EE5BF" w:rsidR="00D309CC" w:rsidRPr="002F2CF6" w:rsidRDefault="00D309CC" w:rsidP="00D309CC">
      <w:pPr>
        <w:pStyle w:val="CH"/>
        <w:rPr>
          <w:b w:val="0"/>
        </w:rPr>
      </w:pPr>
      <w:r w:rsidRPr="002F2CF6">
        <w:t>Agenda item:</w:t>
      </w:r>
      <w:r w:rsidRPr="002F2CF6">
        <w:tab/>
      </w:r>
      <w:r w:rsidR="00C50543">
        <w:t>9.1</w:t>
      </w:r>
      <w:r w:rsidR="00E3104A">
        <w:t>.1</w:t>
      </w:r>
    </w:p>
    <w:p w14:paraId="4DBE005A" w14:textId="6DB97929" w:rsidR="00D309CC" w:rsidRPr="002F2CF6" w:rsidRDefault="00D309CC" w:rsidP="00D309CC">
      <w:pPr>
        <w:pStyle w:val="CH"/>
        <w:rPr>
          <w:b w:val="0"/>
        </w:rPr>
      </w:pPr>
      <w:r w:rsidRPr="002F2CF6">
        <w:t>Source:</w:t>
      </w:r>
      <w:r w:rsidRPr="002F2CF6">
        <w:tab/>
        <w:t>Apple</w:t>
      </w:r>
      <w:r w:rsidR="00C50543">
        <w:t xml:space="preserve"> Inc.</w:t>
      </w:r>
    </w:p>
    <w:p w14:paraId="0D2061A1" w14:textId="5B684E79" w:rsidR="00D309CC" w:rsidRPr="002F2CF6" w:rsidRDefault="00D309CC" w:rsidP="00D309CC">
      <w:pPr>
        <w:pStyle w:val="CH"/>
      </w:pPr>
      <w:r w:rsidRPr="002F2CF6">
        <w:t>Title:</w:t>
      </w:r>
      <w:r w:rsidRPr="002F2CF6">
        <w:tab/>
      </w:r>
      <w:r w:rsidR="00C50543">
        <w:t>U</w:t>
      </w:r>
      <w:r w:rsidR="00196EAF" w:rsidRPr="002F2CF6">
        <w:t>nusual</w:t>
      </w:r>
      <w:r w:rsidR="00CE2FAD" w:rsidRPr="002F2CF6">
        <w:t xml:space="preserve"> </w:t>
      </w:r>
      <w:r w:rsidR="00EB6386">
        <w:t>s</w:t>
      </w:r>
      <w:r w:rsidR="00196EAF" w:rsidRPr="002F2CF6">
        <w:t>pectrum allocations</w:t>
      </w:r>
      <w:r w:rsidR="00CE2FAD" w:rsidRPr="002F2CF6">
        <w:t xml:space="preserve"> for </w:t>
      </w:r>
      <w:r w:rsidR="0075242E" w:rsidRPr="002F2CF6">
        <w:t>NR bands</w:t>
      </w:r>
    </w:p>
    <w:p w14:paraId="2E4E044D" w14:textId="14D839F5" w:rsidR="00D309CC" w:rsidRPr="002F2CF6" w:rsidRDefault="00D309CC" w:rsidP="00D309CC">
      <w:pPr>
        <w:pStyle w:val="CH"/>
      </w:pPr>
      <w:r w:rsidRPr="002F2CF6">
        <w:t>Document for:</w:t>
      </w:r>
      <w:r w:rsidRPr="002F2CF6">
        <w:tab/>
      </w:r>
      <w:r w:rsidR="00BA4499">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7777777" w:rsidR="008B4D9E" w:rsidRDefault="00C76D42" w:rsidP="0068207C">
      <w:r>
        <w:t xml:space="preserve">During previous RAN TSG and WG4 meetings, several operators expressed an interest in enabling more efficient utilization of "non-standard" channel bandwidths, </w:t>
      </w:r>
      <w:proofErr w:type="spellStart"/>
      <w:r>
        <w:t xml:space="preserve">i.e. </w:t>
      </w:r>
      <w:proofErr w:type="spellEnd"/>
      <w:r>
        <w:t xml:space="preserve">the ones which are not present now in TS 38.101 specifications. Referring to [10], the following channel bandwidths have been suggested by operators: 3, 7, 11, 13, 12, 33, 35, 95MHz.  </w:t>
      </w:r>
      <w:r w:rsidR="000A3ADF">
        <w:t>After</w:t>
      </w:r>
      <w:r w:rsidR="00196EAF" w:rsidRPr="002F2CF6">
        <w:t xml:space="preserve"> RAN4</w:t>
      </w:r>
      <w:r w:rsidR="00360686">
        <w:t>#92bis</w:t>
      </w:r>
      <w:r w:rsidR="00196EAF" w:rsidRPr="002F2CF6">
        <w:t xml:space="preserve"> meeting</w:t>
      </w:r>
      <w:r w:rsidR="000A3ADF">
        <w:t>,</w:t>
      </w:r>
      <w:r w:rsidR="00196EAF" w:rsidRPr="002F2CF6">
        <w:t xml:space="preserve"> a WF was agreed to enable the usage of unusual or </w:t>
      </w:r>
      <w:r w:rsidR="000A3ADF">
        <w:t>"</w:t>
      </w:r>
      <w:r w:rsidR="00196EAF" w:rsidRPr="002F2CF6">
        <w:t>brand new</w:t>
      </w:r>
      <w:r w:rsidR="000A3ADF">
        <w:t>"</w:t>
      </w:r>
      <w:r w:rsidR="00196EAF" w:rsidRPr="002F2CF6">
        <w:t xml:space="preserve"> </w:t>
      </w:r>
      <w:r w:rsidR="000A3ADF">
        <w:t>c</w:t>
      </w:r>
      <w:r w:rsidR="00196EAF" w:rsidRPr="002F2CF6">
        <w:t xml:space="preserve">hannel </w:t>
      </w:r>
      <w:r w:rsidR="006C0661">
        <w:t>bandwidth</w:t>
      </w:r>
      <w:r w:rsidR="00107896">
        <w:t>s</w:t>
      </w:r>
      <w:r w:rsidR="000A3ADF">
        <w:t xml:space="preserve"> [2]</w:t>
      </w:r>
      <w:r>
        <w:t>, and</w:t>
      </w:r>
      <w:r w:rsidR="00196EAF" w:rsidRPr="002F2CF6">
        <w:t xml:space="preserve"> </w:t>
      </w:r>
      <w:r>
        <w:t>d</w:t>
      </w:r>
      <w:r w:rsidR="000A3ADF">
        <w:t xml:space="preserve">uring RAN4#94e, several more contributions were submitted elaborating further on which methods can be used with their pros and cons [3-7]. </w:t>
      </w:r>
    </w:p>
    <w:p w14:paraId="6FC93710" w14:textId="7D1844D9" w:rsidR="0068207C" w:rsidRPr="00A6171D" w:rsidRDefault="00C76D42" w:rsidP="0068207C">
      <w:r>
        <w:t>Most solutions and methods can be coarsely classified</w:t>
      </w:r>
      <w:r w:rsidR="008B4D9E">
        <w:t xml:space="preserve"> into the ones that require introduction of new channel bandwidths (either to the BS side only, or both to the UE and BS specifications) and the ones that leverage existing mechanism, such as carrier aggregation. </w:t>
      </w:r>
      <w:r w:rsidR="00EA7CBD">
        <w:t>Adding new channel bandwidths, at least to the UE side, will require non-trivial efforts increasing further implementation and testing efforts. Thus, in</w:t>
      </w:r>
      <w:r w:rsidR="008B4D9E">
        <w:t xml:space="preserve"> t</w:t>
      </w:r>
      <w:r w:rsidR="00196EAF" w:rsidRPr="002F2CF6">
        <w:t>his paper</w:t>
      </w:r>
      <w:r w:rsidR="008B4D9E">
        <w:t xml:space="preserve"> we provide a general overview of</w:t>
      </w:r>
      <w:r w:rsidR="00196EAF" w:rsidRPr="002F2CF6">
        <w:t xml:space="preserve"> </w:t>
      </w:r>
      <w:r w:rsidR="006C0661" w:rsidRPr="00A6171D">
        <w:t>ways how to use the spectrum efficiently</w:t>
      </w:r>
      <w:r w:rsidR="006C0661" w:rsidRPr="002F2CF6">
        <w:t xml:space="preserve"> </w:t>
      </w:r>
      <w:r w:rsidR="00196EAF" w:rsidRPr="002F2CF6">
        <w:t xml:space="preserve">without specifying new </w:t>
      </w:r>
      <w:r w:rsidR="00721F55" w:rsidRPr="002F2CF6">
        <w:t xml:space="preserve">UE </w:t>
      </w:r>
      <w:r w:rsidR="006C0661">
        <w:t xml:space="preserve">channel </w:t>
      </w:r>
      <w:r w:rsidR="00A62A0A">
        <w:t>bandwidths</w:t>
      </w:r>
      <w:r w:rsidR="006C0661">
        <w:t>.</w:t>
      </w:r>
      <w:r w:rsidR="002E7463">
        <w:t xml:space="preserve"> </w:t>
      </w:r>
    </w:p>
    <w:p w14:paraId="06E92CC7" w14:textId="15524811" w:rsidR="008E7986" w:rsidRPr="002F2CF6" w:rsidRDefault="008E7986" w:rsidP="0075242E"/>
    <w:p w14:paraId="3A67921B" w14:textId="2928C981" w:rsidR="008E7986" w:rsidRPr="002F2CF6" w:rsidRDefault="008E7986" w:rsidP="008E7986">
      <w:pPr>
        <w:pStyle w:val="Heading1"/>
      </w:pPr>
      <w:r w:rsidRPr="002F2CF6">
        <w:t>2</w:t>
      </w:r>
      <w:r w:rsidRPr="002F2CF6">
        <w:tab/>
      </w:r>
      <w:r w:rsidR="00F04CE1" w:rsidRPr="002F2CF6">
        <w:t xml:space="preserve">Issues with adding </w:t>
      </w:r>
      <w:r w:rsidR="000A3ADF">
        <w:t>"</w:t>
      </w:r>
      <w:r w:rsidR="00F04CE1" w:rsidRPr="002F2CF6">
        <w:t>brand new</w:t>
      </w:r>
      <w:r w:rsidR="000A3ADF">
        <w:t>"</w:t>
      </w:r>
      <w:r w:rsidR="00D554AC" w:rsidRPr="002F2CF6">
        <w:t xml:space="preserve"> </w:t>
      </w:r>
      <w:r w:rsidR="000A3ADF">
        <w:t>c</w:t>
      </w:r>
      <w:r w:rsidR="00D554AC" w:rsidRPr="002F2CF6">
        <w:t xml:space="preserve">hannel </w:t>
      </w:r>
      <w:r w:rsidR="000A3ADF">
        <w:t>b</w:t>
      </w:r>
      <w:r w:rsidR="00D554AC" w:rsidRPr="002F2CF6">
        <w:t>andwidths</w:t>
      </w:r>
      <w:r w:rsidRPr="002F2CF6">
        <w:t xml:space="preserve"> </w:t>
      </w:r>
    </w:p>
    <w:p w14:paraId="14F6749B" w14:textId="42E679F1" w:rsidR="0068207C" w:rsidRDefault="00D554AC" w:rsidP="0009755D">
      <w:r w:rsidRPr="002F2CF6">
        <w:t>For NR there have been multiple channel bandwidths specified, which cover almost any need of bandwidths. These are 5, 10, 15, 20, 25, 30, 40, 50, 60, 80 and 100MHz, which are mandatory to support</w:t>
      </w:r>
      <w:r w:rsidR="000A3ADF">
        <w:t>.</w:t>
      </w:r>
      <w:r w:rsidRPr="002F2CF6">
        <w:t xml:space="preserve"> </w:t>
      </w:r>
      <w:r w:rsidR="000A3ADF">
        <w:t>W</w:t>
      </w:r>
      <w:r w:rsidRPr="002F2CF6">
        <w:t xml:space="preserve">hile 90MHz </w:t>
      </w:r>
      <w:r w:rsidR="00F04CE1" w:rsidRPr="002F2CF6">
        <w:t>was</w:t>
      </w:r>
      <w:r w:rsidRPr="002F2CF6">
        <w:t xml:space="preserve"> optional</w:t>
      </w:r>
      <w:r w:rsidR="00F04CE1" w:rsidRPr="002F2CF6">
        <w:t xml:space="preserve"> in </w:t>
      </w:r>
      <w:r w:rsidR="000A3ADF">
        <w:t>R</w:t>
      </w:r>
      <w:r w:rsidR="00F04CE1" w:rsidRPr="002F2CF6">
        <w:t>el</w:t>
      </w:r>
      <w:r w:rsidR="000A3ADF">
        <w:t>-</w:t>
      </w:r>
      <w:r w:rsidR="00F04CE1" w:rsidRPr="002F2CF6">
        <w:t>15</w:t>
      </w:r>
      <w:r w:rsidR="00055B36" w:rsidRPr="002F2CF6">
        <w:t xml:space="preserve"> </w:t>
      </w:r>
      <w:r w:rsidR="002F2CF6" w:rsidRPr="002F2CF6">
        <w:t>and became mandatory in Rel</w:t>
      </w:r>
      <w:r w:rsidR="000A3ADF">
        <w:t>-</w:t>
      </w:r>
      <w:r w:rsidR="002F2CF6" w:rsidRPr="002F2CF6">
        <w:t xml:space="preserve">16 </w:t>
      </w:r>
      <w:r w:rsidR="00055B36" w:rsidRPr="002F2CF6">
        <w:t xml:space="preserve">and 70MHz was already introduced in the </w:t>
      </w:r>
      <w:r w:rsidR="00107896">
        <w:t>BS</w:t>
      </w:r>
      <w:r w:rsidR="00055B36" w:rsidRPr="002F2CF6">
        <w:t xml:space="preserve"> spec</w:t>
      </w:r>
      <w:r w:rsidR="00107896">
        <w:t>ifications</w:t>
      </w:r>
      <w:r w:rsidR="00055B36" w:rsidRPr="002F2CF6">
        <w:t xml:space="preserve"> and will also be added to the UE spec</w:t>
      </w:r>
      <w:r w:rsidR="00107896">
        <w:t>ifications</w:t>
      </w:r>
      <w:r w:rsidR="002F2CF6" w:rsidRPr="002F2CF6">
        <w:t xml:space="preserve"> in Rel</w:t>
      </w:r>
      <w:r w:rsidR="000A3ADF">
        <w:t>-</w:t>
      </w:r>
      <w:r w:rsidR="002F2CF6" w:rsidRPr="002F2CF6">
        <w:t>16</w:t>
      </w:r>
      <w:r w:rsidRPr="002F2CF6">
        <w:t xml:space="preserve">. </w:t>
      </w:r>
      <w:r w:rsidR="00055B36" w:rsidRPr="002F2CF6">
        <w:t xml:space="preserve">The result is that we have quite a fine granularity of 5MHz </w:t>
      </w:r>
      <w:r w:rsidR="000A3ADF">
        <w:t xml:space="preserve">steps in range </w:t>
      </w:r>
      <w:r w:rsidR="00055B36" w:rsidRPr="002F2CF6">
        <w:t>from 5MHz to 30MHz</w:t>
      </w:r>
      <w:r w:rsidR="000A3ADF">
        <w:t>,</w:t>
      </w:r>
      <w:r w:rsidR="00055B36" w:rsidRPr="002F2CF6">
        <w:t xml:space="preserve"> and 10MHz </w:t>
      </w:r>
      <w:r w:rsidR="000A3ADF">
        <w:t xml:space="preserve">steps in range </w:t>
      </w:r>
      <w:r w:rsidR="00055B36" w:rsidRPr="002F2CF6">
        <w:t xml:space="preserve">from 40 to 100MHz. These 13 </w:t>
      </w:r>
      <w:r w:rsidR="00107896">
        <w:t xml:space="preserve">channel </w:t>
      </w:r>
      <w:r w:rsidR="00055B36" w:rsidRPr="002F2CF6">
        <w:t>bandwidth</w:t>
      </w:r>
      <w:r w:rsidR="000A3ADF">
        <w:t xml:space="preserve"> value</w:t>
      </w:r>
      <w:r w:rsidR="00055B36" w:rsidRPr="002F2CF6">
        <w:t xml:space="preserve">s should be </w:t>
      </w:r>
      <w:r w:rsidR="000A3ADF">
        <w:t xml:space="preserve">in principle </w:t>
      </w:r>
      <w:r w:rsidR="00055B36" w:rsidRPr="002F2CF6">
        <w:t>sufficient for all needs</w:t>
      </w:r>
      <w:r w:rsidR="00CC4603">
        <w:t>.</w:t>
      </w:r>
      <w:r w:rsidR="00055B36" w:rsidRPr="002F2CF6">
        <w:t xml:space="preserve"> </w:t>
      </w:r>
    </w:p>
    <w:p w14:paraId="37675189" w14:textId="7C58D0A9" w:rsidR="0068207C" w:rsidRDefault="0068207C" w:rsidP="0009755D">
      <w:r>
        <w:t>However, as already discussed in 3GPP RAN WG4, d</w:t>
      </w:r>
      <w:r w:rsidR="0012087C" w:rsidRPr="002F2CF6">
        <w:t xml:space="preserve">espite </w:t>
      </w:r>
      <w:r>
        <w:t xml:space="preserve">having </w:t>
      </w:r>
      <w:r w:rsidR="0012087C" w:rsidRPr="002F2CF6">
        <w:t xml:space="preserve">fine granularity </w:t>
      </w:r>
      <w:r>
        <w:t>for channel bandwidth</w:t>
      </w:r>
      <w:r w:rsidR="00107896">
        <w:t>s</w:t>
      </w:r>
      <w:r>
        <w:t xml:space="preserve">, there are requests to support </w:t>
      </w:r>
      <w:r w:rsidR="00FB49CF" w:rsidRPr="002F2CF6">
        <w:t xml:space="preserve">7, 11, 12, 13, 35, and 95MHz </w:t>
      </w:r>
      <w:r>
        <w:t xml:space="preserve">reflecting actual spectrum allocations that certain operators have. Even though the brute force approach would be to add the corresponding channel </w:t>
      </w:r>
      <w:r w:rsidR="00107896">
        <w:t>bandwidth</w:t>
      </w:r>
      <w:r>
        <w:t xml:space="preserve"> to the specifications, our concern is that might create a precedent for adding later even more </w:t>
      </w:r>
      <w:r w:rsidR="00107896">
        <w:t>cases</w:t>
      </w:r>
      <w:r>
        <w:t xml:space="preserve"> as it is quite difficult to predict which spectrum allocations operators might have in the future. In the worst-case scenario will end up with a set of heavily fragmented </w:t>
      </w:r>
      <w:r w:rsidR="00107896">
        <w:t xml:space="preserve">channel </w:t>
      </w:r>
      <w:r>
        <w:t>bandwidth</w:t>
      </w:r>
      <w:r w:rsidR="00107896">
        <w:t>s</w:t>
      </w:r>
      <w:r>
        <w:t xml:space="preserve"> at step 1MHz from 5MHz to 100MHz. </w:t>
      </w:r>
    </w:p>
    <w:p w14:paraId="043F4A94" w14:textId="7F274B14" w:rsidR="0009755D" w:rsidRPr="00A6171D" w:rsidRDefault="0068207C" w:rsidP="0009755D">
      <w:r>
        <w:t>It is worth noting that supporting all the existing channel bandwidth</w:t>
      </w:r>
      <w:r w:rsidR="00107896">
        <w:t>s</w:t>
      </w:r>
      <w:r>
        <w:t xml:space="preserve"> </w:t>
      </w:r>
      <w:r w:rsidRPr="002F2CF6">
        <w:t xml:space="preserve">already </w:t>
      </w:r>
      <w:r>
        <w:t xml:space="preserve">creates non-trivial </w:t>
      </w:r>
      <w:r w:rsidRPr="002F2CF6">
        <w:t>implement</w:t>
      </w:r>
      <w:r>
        <w:t>ation challenges at the</w:t>
      </w:r>
      <w:r w:rsidRPr="002F2CF6">
        <w:t xml:space="preserve"> UE</w:t>
      </w:r>
      <w:r>
        <w:t xml:space="preserve"> side</w:t>
      </w:r>
      <w:r w:rsidRPr="002F2CF6">
        <w:t xml:space="preserve">, </w:t>
      </w:r>
      <w:r>
        <w:t>so adding even</w:t>
      </w:r>
      <w:r w:rsidRPr="002F2CF6">
        <w:t xml:space="preserve"> more </w:t>
      </w:r>
      <w:r w:rsidR="00107896">
        <w:t>value</w:t>
      </w:r>
      <w:r w:rsidRPr="002F2CF6">
        <w:t xml:space="preserve"> </w:t>
      </w:r>
      <w:r>
        <w:t xml:space="preserve">will </w:t>
      </w:r>
      <w:r w:rsidRPr="002F2CF6">
        <w:t>increase complexity in the UE design,</w:t>
      </w:r>
      <w:r>
        <w:t xml:space="preserve"> </w:t>
      </w:r>
      <w:r w:rsidRPr="002F2CF6">
        <w:t xml:space="preserve">development and testing. </w:t>
      </w:r>
      <w:r w:rsidR="008E1FF8" w:rsidRPr="00A6171D">
        <w:t xml:space="preserve">While it is relatively easy to specify new </w:t>
      </w:r>
      <w:r w:rsidR="00107896">
        <w:t>bandwidths</w:t>
      </w:r>
      <w:r w:rsidR="008E1FF8" w:rsidRPr="00A6171D">
        <w:t xml:space="preserve"> in 3GPP, it has a severe impact on the UE development</w:t>
      </w:r>
      <w:r w:rsidR="00360686">
        <w:t>.</w:t>
      </w:r>
      <w:r w:rsidR="008E1FF8" w:rsidRPr="00A6171D">
        <w:t xml:space="preserve"> </w:t>
      </w:r>
      <w:r w:rsidR="00D554AC" w:rsidRPr="00A6171D">
        <w:t>The</w:t>
      </w:r>
      <w:r w:rsidR="00055B36" w:rsidRPr="00A6171D">
        <w:t>se are the issues when specifying more bandwidths in the UE:</w:t>
      </w:r>
    </w:p>
    <w:p w14:paraId="16EA8EA3" w14:textId="28462466" w:rsidR="00055B36" w:rsidRPr="00A6171D" w:rsidRDefault="0068207C" w:rsidP="0068207C">
      <w:pPr>
        <w:pStyle w:val="B1"/>
      </w:pPr>
      <w:r>
        <w:t>-</w:t>
      </w:r>
      <w:r>
        <w:tab/>
      </w:r>
      <w:r w:rsidR="00055B36" w:rsidRPr="00A6171D">
        <w:t xml:space="preserve">More bandwidths result in more </w:t>
      </w:r>
      <w:r w:rsidR="00FB49CF" w:rsidRPr="00A6171D">
        <w:t xml:space="preserve">complex </w:t>
      </w:r>
      <w:proofErr w:type="spellStart"/>
      <w:r w:rsidR="00FB49CF" w:rsidRPr="00A6171D">
        <w:t>analog</w:t>
      </w:r>
      <w:proofErr w:type="spellEnd"/>
      <w:r w:rsidR="00FB49CF" w:rsidRPr="00A6171D">
        <w:t xml:space="preserve"> and digital baseband filter</w:t>
      </w:r>
      <w:r w:rsidR="002F2CF6" w:rsidRPr="00A6171D">
        <w:t xml:space="preserve"> design</w:t>
      </w:r>
      <w:r w:rsidR="00FB49CF" w:rsidRPr="00A6171D">
        <w:t xml:space="preserve"> in the UE, since usually for each BW a new bandwidth will be designed into the filters</w:t>
      </w:r>
      <w:r w:rsidR="006D713E">
        <w:t>;</w:t>
      </w:r>
    </w:p>
    <w:p w14:paraId="2D6F8A0F" w14:textId="25EF1C39" w:rsidR="00FB49CF" w:rsidRPr="00A6171D" w:rsidRDefault="0068207C" w:rsidP="0068207C">
      <w:pPr>
        <w:pStyle w:val="B1"/>
      </w:pPr>
      <w:r>
        <w:t>-</w:t>
      </w:r>
      <w:r>
        <w:tab/>
      </w:r>
      <w:r w:rsidR="00FB49CF" w:rsidRPr="00A6171D">
        <w:t>All possible configurations of a UE in the RF and BB need to be tested in the development phase of the chipset and the phone, so all permutations of CBW, SCS, modulations, RB allocations and CA combinations</w:t>
      </w:r>
      <w:r w:rsidR="00774F1E" w:rsidRPr="00A6171D">
        <w:t xml:space="preserve"> need to be tested during development</w:t>
      </w:r>
      <w:r w:rsidR="008E1FF8" w:rsidRPr="00A6171D">
        <w:t xml:space="preserve"> for functionality and performance</w:t>
      </w:r>
      <w:r w:rsidR="00774F1E" w:rsidRPr="00A6171D">
        <w:t>. I</w:t>
      </w:r>
      <w:r w:rsidR="00FB49CF" w:rsidRPr="00A6171D">
        <w:t xml:space="preserve">f we double the number of </w:t>
      </w:r>
      <w:r w:rsidR="00774F1E" w:rsidRPr="00A6171D">
        <w:t xml:space="preserve">possible </w:t>
      </w:r>
      <w:r w:rsidR="00FB49CF" w:rsidRPr="00A6171D">
        <w:t>bandwidths</w:t>
      </w:r>
      <w:r w:rsidR="002F2CF6" w:rsidRPr="00A6171D">
        <w:t>,</w:t>
      </w:r>
      <w:r w:rsidR="00FB49CF" w:rsidRPr="00A6171D">
        <w:t xml:space="preserve"> the number configurations </w:t>
      </w:r>
      <w:r w:rsidR="002F2CF6" w:rsidRPr="00A6171D">
        <w:t xml:space="preserve">to be developed and tested </w:t>
      </w:r>
      <w:r w:rsidR="00FB49CF" w:rsidRPr="00A6171D">
        <w:t xml:space="preserve">is also doubled. </w:t>
      </w:r>
      <w:r w:rsidR="00360686">
        <w:t xml:space="preserve">For CA/DC combinations it will even go with the number of CBS to the power of the number of carriers. </w:t>
      </w:r>
      <w:r w:rsidR="00FB49CF" w:rsidRPr="00A6171D">
        <w:t>This is independent of what</w:t>
      </w:r>
      <w:r w:rsidR="00774F1E" w:rsidRPr="00A6171D">
        <w:t xml:space="preserve"> testing is specified in RAN5 specs</w:t>
      </w:r>
      <w:r w:rsidR="00124FD7" w:rsidRPr="00A6171D">
        <w:t xml:space="preserve"> and may impact time to market</w:t>
      </w:r>
      <w:r w:rsidR="006D713E">
        <w:t>;</w:t>
      </w:r>
    </w:p>
    <w:p w14:paraId="0E9E664A" w14:textId="611A6EE7" w:rsidR="00526CFF" w:rsidRPr="00A6171D" w:rsidRDefault="0068207C" w:rsidP="0068207C">
      <w:pPr>
        <w:pStyle w:val="B1"/>
      </w:pPr>
      <w:r>
        <w:t>-</w:t>
      </w:r>
      <w:r>
        <w:tab/>
      </w:r>
      <w:r w:rsidR="00526CFF" w:rsidRPr="00A6171D">
        <w:t xml:space="preserve">Adding all the new </w:t>
      </w:r>
      <w:r w:rsidR="002F2CF6" w:rsidRPr="00A6171D">
        <w:t xml:space="preserve">bandwidth </w:t>
      </w:r>
      <w:r w:rsidR="00526CFF" w:rsidRPr="00A6171D">
        <w:t>configuration permutations will result in a much higher complexity in the UE</w:t>
      </w:r>
      <w:r w:rsidR="006D713E">
        <w:t>;</w:t>
      </w:r>
    </w:p>
    <w:p w14:paraId="30857756" w14:textId="4E1D7699" w:rsidR="00774F1E" w:rsidRPr="00A6171D" w:rsidRDefault="0068207C" w:rsidP="0068207C">
      <w:pPr>
        <w:pStyle w:val="B1"/>
      </w:pPr>
      <w:r>
        <w:lastRenderedPageBreak/>
        <w:t>-</w:t>
      </w:r>
      <w:r>
        <w:tab/>
      </w:r>
      <w:r w:rsidR="00774F1E" w:rsidRPr="00A6171D">
        <w:t>RAN5 testing is also becoming more complex due to the higher number of permutations for test</w:t>
      </w:r>
      <w:r w:rsidR="00526CFF" w:rsidRPr="00A6171D">
        <w:t>, however, in some test cases RAN5 may decide not to test it, but there will also be quite a number of tests where all CBWs will be tested</w:t>
      </w:r>
      <w:r w:rsidR="006D713E">
        <w:t>;</w:t>
      </w:r>
    </w:p>
    <w:p w14:paraId="18DEB2F0" w14:textId="3824BE78" w:rsidR="00A75A83" w:rsidRPr="00A6171D" w:rsidRDefault="0068207C" w:rsidP="0068207C">
      <w:pPr>
        <w:pStyle w:val="B1"/>
      </w:pPr>
      <w:r>
        <w:t>-</w:t>
      </w:r>
      <w:r>
        <w:tab/>
      </w:r>
      <w:r w:rsidR="00774F1E" w:rsidRPr="00A6171D">
        <w:t xml:space="preserve">Even if RAN5 decides not to test each bandwidth, </w:t>
      </w:r>
      <w:r w:rsidR="00526CFF" w:rsidRPr="00A6171D">
        <w:t xml:space="preserve">all </w:t>
      </w:r>
      <w:r w:rsidR="00774F1E" w:rsidRPr="00A6171D">
        <w:t xml:space="preserve">the bandwidths </w:t>
      </w:r>
      <w:r w:rsidR="00526CFF" w:rsidRPr="00A6171D">
        <w:t xml:space="preserve">the UE supports </w:t>
      </w:r>
      <w:r w:rsidR="00774F1E" w:rsidRPr="00A6171D">
        <w:t>will be tested in regulatory type approval</w:t>
      </w:r>
      <w:r w:rsidR="002F2CF6" w:rsidRPr="00A6171D">
        <w:t xml:space="preserve"> for the TX side</w:t>
      </w:r>
      <w:r w:rsidR="00774F1E" w:rsidRPr="00A6171D">
        <w:t xml:space="preserve">.  </w:t>
      </w:r>
      <w:r w:rsidR="00F5250F" w:rsidRPr="00A6171D">
        <w:rPr>
          <w:lang w:val="en-US"/>
        </w:rPr>
        <w:t xml:space="preserve"> </w:t>
      </w:r>
    </w:p>
    <w:p w14:paraId="6E83774E" w14:textId="1A66FC31" w:rsidR="00124FD7" w:rsidRPr="00A6171D" w:rsidRDefault="00124FD7" w:rsidP="00124FD7">
      <w:pPr>
        <w:rPr>
          <w:lang w:val="en-US"/>
        </w:rPr>
      </w:pPr>
    </w:p>
    <w:p w14:paraId="7BE5CD85" w14:textId="0925BF0B" w:rsidR="00025CDD" w:rsidRPr="002E7463" w:rsidRDefault="00526CFF" w:rsidP="002E7463">
      <w:pPr>
        <w:pStyle w:val="Observation"/>
        <w:rPr>
          <w:rFonts w:asciiTheme="minorHAnsi" w:eastAsiaTheme="minorEastAsia" w:hAnsiTheme="minorHAnsi" w:cstheme="minorBidi"/>
          <w:noProof/>
          <w:sz w:val="24"/>
          <w:szCs w:val="24"/>
          <w:lang w:val="en-US"/>
        </w:rPr>
      </w:pPr>
      <w:r w:rsidRPr="00A6171D">
        <w:rPr>
          <w:noProof/>
        </w:rPr>
        <w:t>Observation 1:</w:t>
      </w:r>
      <w:r w:rsidRPr="00A6171D">
        <w:rPr>
          <w:rFonts w:asciiTheme="minorHAnsi" w:eastAsiaTheme="minorEastAsia" w:hAnsiTheme="minorHAnsi" w:cstheme="minorBidi"/>
          <w:noProof/>
          <w:sz w:val="24"/>
          <w:szCs w:val="24"/>
          <w:lang w:val="en-US"/>
        </w:rPr>
        <w:tab/>
      </w:r>
      <w:r w:rsidRPr="00A6171D">
        <w:rPr>
          <w:noProof/>
        </w:rPr>
        <w:t>Adding new channel bandwidths</w:t>
      </w:r>
      <w:r w:rsidR="006D713E">
        <w:rPr>
          <w:noProof/>
        </w:rPr>
        <w:t>,</w:t>
      </w:r>
      <w:r w:rsidRPr="00A6171D">
        <w:rPr>
          <w:noProof/>
        </w:rPr>
        <w:t xml:space="preserve"> </w:t>
      </w:r>
      <w:r w:rsidR="006D713E">
        <w:rPr>
          <w:noProof/>
        </w:rPr>
        <w:t>which</w:t>
      </w:r>
      <w:r w:rsidRPr="00A6171D">
        <w:rPr>
          <w:noProof/>
        </w:rPr>
        <w:t xml:space="preserve"> have</w:t>
      </w:r>
      <w:r w:rsidR="006D713E">
        <w:rPr>
          <w:noProof/>
        </w:rPr>
        <w:t xml:space="preserve"> </w:t>
      </w:r>
      <w:r w:rsidRPr="00A6171D">
        <w:rPr>
          <w:noProof/>
        </w:rPr>
        <w:t>n</w:t>
      </w:r>
      <w:r w:rsidR="006D713E">
        <w:rPr>
          <w:noProof/>
        </w:rPr>
        <w:t>o</w:t>
      </w:r>
      <w:r w:rsidRPr="00A6171D">
        <w:rPr>
          <w:noProof/>
        </w:rPr>
        <w:t xml:space="preserve">t been specified yet, will result in significantly higher complexity of use cases and significantly higher </w:t>
      </w:r>
      <w:r w:rsidR="00124FD7" w:rsidRPr="00A6171D">
        <w:rPr>
          <w:noProof/>
        </w:rPr>
        <w:t xml:space="preserve">development and </w:t>
      </w:r>
      <w:r w:rsidRPr="00A6171D">
        <w:rPr>
          <w:noProof/>
        </w:rPr>
        <w:t xml:space="preserve">test effort for the UE </w:t>
      </w:r>
    </w:p>
    <w:p w14:paraId="7228DA19" w14:textId="4345AD38" w:rsidR="00E72324" w:rsidRPr="00A6171D" w:rsidRDefault="00AD081C" w:rsidP="004B2602">
      <w:pPr>
        <w:pStyle w:val="Heading1"/>
      </w:pPr>
      <w:r w:rsidRPr="00A6171D">
        <w:t>3</w:t>
      </w:r>
      <w:r w:rsidRPr="00A6171D">
        <w:tab/>
      </w:r>
      <w:r w:rsidR="00B61020" w:rsidRPr="00A6171D">
        <w:t xml:space="preserve">Efficient usage of existing </w:t>
      </w:r>
      <w:r w:rsidR="006D713E">
        <w:t>channel bandwidths</w:t>
      </w:r>
      <w:r w:rsidRPr="00A6171D">
        <w:t xml:space="preserve"> </w:t>
      </w:r>
    </w:p>
    <w:p w14:paraId="449B3BBA" w14:textId="54E8C69B" w:rsidR="00FD5D83" w:rsidRPr="00A6171D" w:rsidRDefault="002E7463" w:rsidP="008F0727">
      <w:pPr>
        <w:rPr>
          <w:lang w:val="en-US"/>
        </w:rPr>
      </w:pPr>
      <w:r w:rsidRPr="00A6171D">
        <w:rPr>
          <w:lang w:val="en-US"/>
        </w:rPr>
        <w:t xml:space="preserve">There have been several proposals showing how operators can use their spectrum </w:t>
      </w:r>
      <w:r>
        <w:rPr>
          <w:lang w:val="en-US"/>
        </w:rPr>
        <w:t>leveraging</w:t>
      </w:r>
      <w:r w:rsidRPr="00A6171D">
        <w:rPr>
          <w:lang w:val="en-US"/>
        </w:rPr>
        <w:t xml:space="preserve"> existing</w:t>
      </w:r>
      <w:r>
        <w:rPr>
          <w:lang w:val="en-US"/>
        </w:rPr>
        <w:t xml:space="preserve"> and</w:t>
      </w:r>
      <w:r w:rsidRPr="00A6171D">
        <w:rPr>
          <w:lang w:val="en-US"/>
        </w:rPr>
        <w:t xml:space="preserve"> already specified </w:t>
      </w:r>
      <w:r>
        <w:rPr>
          <w:lang w:val="en-US"/>
        </w:rPr>
        <w:t xml:space="preserve">channel </w:t>
      </w:r>
      <w:r w:rsidR="006D713E">
        <w:rPr>
          <w:lang w:val="en-US"/>
        </w:rPr>
        <w:t>bandwidths</w:t>
      </w:r>
      <w:r w:rsidRPr="00A6171D">
        <w:rPr>
          <w:lang w:val="en-US"/>
        </w:rPr>
        <w:t xml:space="preserve"> without specifying new </w:t>
      </w:r>
      <w:r>
        <w:rPr>
          <w:lang w:val="en-US"/>
        </w:rPr>
        <w:t>ones</w:t>
      </w:r>
      <w:r w:rsidRPr="00A6171D">
        <w:rPr>
          <w:lang w:val="en-US"/>
        </w:rPr>
        <w:t>.</w:t>
      </w:r>
      <w:r>
        <w:rPr>
          <w:lang w:val="en-US"/>
        </w:rPr>
        <w:t xml:space="preserve"> These solutions can be classified as follows</w:t>
      </w:r>
      <w:r w:rsidR="00B61020" w:rsidRPr="00A6171D">
        <w:rPr>
          <w:lang w:val="en-US"/>
        </w:rPr>
        <w:t>:</w:t>
      </w:r>
    </w:p>
    <w:p w14:paraId="55E02F34" w14:textId="59DC9F4E" w:rsidR="00B61020" w:rsidRPr="002E7463" w:rsidRDefault="002E7463" w:rsidP="002E7463">
      <w:pPr>
        <w:pStyle w:val="B1"/>
      </w:pPr>
      <w:r>
        <w:t>-</w:t>
      </w:r>
      <w:r>
        <w:tab/>
      </w:r>
      <w:r w:rsidR="00B61020" w:rsidRPr="002E7463">
        <w:t xml:space="preserve">Contiguous intra-band </w:t>
      </w:r>
      <w:r w:rsidR="007C42E3">
        <w:t>carrier</w:t>
      </w:r>
      <w:r w:rsidR="006D713E">
        <w:t xml:space="preserve"> aggregation</w:t>
      </w:r>
      <w:r>
        <w:t>;</w:t>
      </w:r>
    </w:p>
    <w:p w14:paraId="1BA8A70F" w14:textId="45B02A68" w:rsidR="00B61020" w:rsidRPr="002E7463" w:rsidRDefault="002E7463" w:rsidP="002E7463">
      <w:pPr>
        <w:pStyle w:val="B1"/>
      </w:pPr>
      <w:r>
        <w:t>-</w:t>
      </w:r>
      <w:r>
        <w:tab/>
      </w:r>
      <w:r w:rsidR="003701AC" w:rsidRPr="002E7463">
        <w:t>Overlapping carriers</w:t>
      </w:r>
      <w:r>
        <w:t>;</w:t>
      </w:r>
    </w:p>
    <w:p w14:paraId="2F05757F" w14:textId="1257B5F8" w:rsidR="008007D9" w:rsidRPr="002E7463" w:rsidRDefault="002E7463" w:rsidP="002E7463">
      <w:pPr>
        <w:pStyle w:val="B1"/>
      </w:pPr>
      <w:r>
        <w:t>-</w:t>
      </w:r>
      <w:r>
        <w:tab/>
      </w:r>
      <w:r w:rsidR="003701AC" w:rsidRPr="002E7463">
        <w:t xml:space="preserve">Smaller </w:t>
      </w:r>
      <w:r w:rsidR="008007D9" w:rsidRPr="002E7463">
        <w:t>bandwidth</w:t>
      </w:r>
      <w:r w:rsidR="001A29F8" w:rsidRPr="002E7463">
        <w:t>s</w:t>
      </w:r>
      <w:r w:rsidR="008007D9" w:rsidRPr="002E7463">
        <w:t xml:space="preserve"> than the available spectrum</w:t>
      </w:r>
      <w:r>
        <w:t>;</w:t>
      </w:r>
    </w:p>
    <w:p w14:paraId="13CD287C" w14:textId="49ECAAEF" w:rsidR="008007D9" w:rsidRPr="002E7463" w:rsidRDefault="002E7463" w:rsidP="002E7463">
      <w:pPr>
        <w:pStyle w:val="B1"/>
      </w:pPr>
      <w:r>
        <w:t>-</w:t>
      </w:r>
      <w:r>
        <w:tab/>
      </w:r>
      <w:r w:rsidR="003701AC" w:rsidRPr="002E7463">
        <w:t xml:space="preserve">Larger </w:t>
      </w:r>
      <w:r w:rsidR="008007D9" w:rsidRPr="002E7463">
        <w:t>bandwidth in the UE than the available spectrum</w:t>
      </w:r>
      <w:r w:rsidR="00802901" w:rsidRPr="002E7463">
        <w:t xml:space="preserve"> restricting RBs</w:t>
      </w:r>
      <w:r>
        <w:t>.</w:t>
      </w:r>
    </w:p>
    <w:p w14:paraId="4F8AFEDC" w14:textId="2D974282" w:rsidR="001A29F8" w:rsidRDefault="001A29F8" w:rsidP="001A29F8">
      <w:pPr>
        <w:pStyle w:val="Heading2"/>
      </w:pPr>
      <w:r>
        <w:t>3.1</w:t>
      </w:r>
      <w:r>
        <w:tab/>
        <w:t xml:space="preserve">Contiguous intra-band </w:t>
      </w:r>
      <w:r w:rsidR="007C42E3">
        <w:t>carrier</w:t>
      </w:r>
      <w:r w:rsidR="006D713E">
        <w:t xml:space="preserve"> aggregation</w:t>
      </w:r>
    </w:p>
    <w:p w14:paraId="79148189" w14:textId="07E1F787" w:rsidR="00B61020" w:rsidRPr="00A6171D" w:rsidRDefault="001A29F8" w:rsidP="008F0727">
      <w:r w:rsidRPr="00A6171D">
        <w:t xml:space="preserve">Contiguous CA can be used to utilize the full spectrum without specifying new </w:t>
      </w:r>
      <w:r w:rsidR="00662404">
        <w:t xml:space="preserve">channel </w:t>
      </w:r>
      <w:r w:rsidR="006D713E">
        <w:t>bandwidths</w:t>
      </w:r>
      <w:r w:rsidRPr="00A6171D">
        <w:t>. One example is to use intra-band contiguous CA with 20MHz + 15MHz CBWs to cover the spectrum with 35MHz</w:t>
      </w:r>
      <w:r w:rsidR="003701AC">
        <w:t>, as presented in Figure 1 below</w:t>
      </w:r>
      <w:r w:rsidRPr="00A6171D">
        <w:t>.</w:t>
      </w:r>
      <w:r w:rsidR="003701AC">
        <w:t xml:space="preserve"> It should be noted that it is up to the network deployment whether to have or not a gap between the aggregated carriers.</w:t>
      </w:r>
      <w:r w:rsidRPr="00A6171D">
        <w:t xml:space="preserve"> </w:t>
      </w:r>
      <w:r w:rsidR="003701AC">
        <w:t xml:space="preserve"> </w:t>
      </w:r>
      <w:r w:rsidR="003701AC" w:rsidRPr="00A6171D">
        <w:t xml:space="preserve">Contiguous intra-band Carrier Aggregation just has a specification for a nominal channel spacing, but the channel spacing can be adjusted according to the needs in a raster that is a multiple of the SCS and the channel raster. </w:t>
      </w:r>
      <w:r w:rsidR="00662404">
        <w:t>In other words,</w:t>
      </w:r>
      <w:r w:rsidR="003701AC" w:rsidRPr="00A6171D">
        <w:t xml:space="preserve"> there </w:t>
      </w:r>
      <w:r w:rsidR="00662404">
        <w:t xml:space="preserve">is no </w:t>
      </w:r>
      <w:r w:rsidR="003701AC" w:rsidRPr="00A6171D">
        <w:t xml:space="preserve">need to </w:t>
      </w:r>
      <w:r w:rsidR="00662404">
        <w:t>have</w:t>
      </w:r>
      <w:r w:rsidR="003701AC" w:rsidRPr="00A6171D">
        <w:t xml:space="preserve"> a gap since the channels can be shifted closer than the nominal channel spacing until there is no gap left.</w:t>
      </w:r>
      <w:r w:rsidR="00662404">
        <w:t xml:space="preserve"> </w:t>
      </w:r>
      <w:r w:rsidR="00662404" w:rsidRPr="00146EA0">
        <w:rPr>
          <w:lang w:val="en-US"/>
        </w:rPr>
        <w:t xml:space="preserve">Contiguous intra-band CA is already specified in 38.101, so there is no need to add new features in the spec to utilize this way to use the full spectrum. </w:t>
      </w:r>
      <w:r w:rsidR="00662404">
        <w:rPr>
          <w:lang w:val="en-US"/>
        </w:rPr>
        <w:t>Furthermore,</w:t>
      </w:r>
      <w:r w:rsidR="00662404" w:rsidRPr="00146EA0">
        <w:rPr>
          <w:lang w:val="en-US"/>
        </w:rPr>
        <w:t xml:space="preserve"> it is a common feature supported in UEs.</w:t>
      </w:r>
    </w:p>
    <w:p w14:paraId="50482BFF" w14:textId="2227ECE6" w:rsidR="00ED77BD" w:rsidRPr="00A6171D" w:rsidRDefault="00ED77BD" w:rsidP="0031034F"/>
    <w:p w14:paraId="13BD69F2" w14:textId="21567563" w:rsidR="005856CE" w:rsidRPr="00A6171D" w:rsidRDefault="008B0466" w:rsidP="0031034F">
      <w:r w:rsidRPr="00A6171D">
        <w:rPr>
          <w:noProof/>
        </w:rPr>
        <w:t xml:space="preserve"> </w:t>
      </w:r>
      <w:r w:rsidR="001579A6">
        <w:rPr>
          <w:noProof/>
        </w:rPr>
        <w:drawing>
          <wp:inline distT="0" distB="0" distL="0" distR="0" wp14:anchorId="5575442A" wp14:editId="0A8EB138">
            <wp:extent cx="2651692" cy="1230619"/>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eps"/>
                    <pic:cNvPicPr/>
                  </pic:nvPicPr>
                  <pic:blipFill>
                    <a:blip r:embed="rId9">
                      <a:extLst>
                        <a:ext uri="{28A0092B-C50C-407E-A947-70E740481C1C}">
                          <a14:useLocalDpi xmlns:a14="http://schemas.microsoft.com/office/drawing/2010/main" val="0"/>
                        </a:ext>
                      </a:extLst>
                    </a:blip>
                    <a:stretch>
                      <a:fillRect/>
                    </a:stretch>
                  </pic:blipFill>
                  <pic:spPr>
                    <a:xfrm>
                      <a:off x="0" y="0"/>
                      <a:ext cx="2695057" cy="1250744"/>
                    </a:xfrm>
                    <a:prstGeom prst="rect">
                      <a:avLst/>
                    </a:prstGeom>
                  </pic:spPr>
                </pic:pic>
              </a:graphicData>
            </a:graphic>
          </wp:inline>
        </w:drawing>
      </w:r>
      <w:r w:rsidR="001579A6">
        <w:rPr>
          <w:noProof/>
        </w:rPr>
        <w:t xml:space="preserve">            </w:t>
      </w:r>
      <w:r w:rsidR="001579A6">
        <w:rPr>
          <w:noProof/>
        </w:rPr>
        <w:drawing>
          <wp:inline distT="0" distB="0" distL="0" distR="0" wp14:anchorId="5EEC2BA0" wp14:editId="113491EE">
            <wp:extent cx="2652666" cy="1223744"/>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2.eps"/>
                    <pic:cNvPicPr/>
                  </pic:nvPicPr>
                  <pic:blipFill>
                    <a:blip r:embed="rId10">
                      <a:extLst>
                        <a:ext uri="{28A0092B-C50C-407E-A947-70E740481C1C}">
                          <a14:useLocalDpi xmlns:a14="http://schemas.microsoft.com/office/drawing/2010/main" val="0"/>
                        </a:ext>
                      </a:extLst>
                    </a:blip>
                    <a:stretch>
                      <a:fillRect/>
                    </a:stretch>
                  </pic:blipFill>
                  <pic:spPr>
                    <a:xfrm>
                      <a:off x="0" y="0"/>
                      <a:ext cx="2684758" cy="1238549"/>
                    </a:xfrm>
                    <a:prstGeom prst="rect">
                      <a:avLst/>
                    </a:prstGeom>
                  </pic:spPr>
                </pic:pic>
              </a:graphicData>
            </a:graphic>
          </wp:inline>
        </w:drawing>
      </w:r>
    </w:p>
    <w:p w14:paraId="152BAA91" w14:textId="64107FCB" w:rsidR="009E6E52" w:rsidRPr="00146EA0" w:rsidRDefault="009E6E52" w:rsidP="00146EA0">
      <w:pPr>
        <w:pStyle w:val="TF"/>
      </w:pPr>
      <w:r w:rsidRPr="00A6171D">
        <w:t xml:space="preserve">Figure 1: </w:t>
      </w:r>
      <w:r w:rsidR="007A0324" w:rsidRPr="00A6171D">
        <w:t>Contiguous CA with and without gap</w:t>
      </w:r>
      <w:r w:rsidR="00A1046F">
        <w:t>.</w:t>
      </w:r>
      <w:r w:rsidRPr="00A6171D">
        <w:t xml:space="preserve"> </w:t>
      </w:r>
    </w:p>
    <w:p w14:paraId="0F75C263" w14:textId="77777777" w:rsidR="00F55388" w:rsidRDefault="00F55388" w:rsidP="008F0727"/>
    <w:p w14:paraId="35823D2F" w14:textId="55723ED3" w:rsidR="00F55388" w:rsidRPr="00146EA0" w:rsidRDefault="00F55388" w:rsidP="002E7463">
      <w:pPr>
        <w:pStyle w:val="Observation"/>
        <w:rPr>
          <w:noProof/>
        </w:rPr>
      </w:pPr>
      <w:r w:rsidRPr="00146EA0">
        <w:rPr>
          <w:noProof/>
        </w:rPr>
        <w:t>Observation 2</w:t>
      </w:r>
      <w:r w:rsidR="00662404">
        <w:rPr>
          <w:noProof/>
        </w:rPr>
        <w:t>a</w:t>
      </w:r>
      <w:r w:rsidRPr="00146EA0">
        <w:rPr>
          <w:noProof/>
        </w:rPr>
        <w:t>:</w:t>
      </w:r>
      <w:r w:rsidRPr="00146EA0">
        <w:rPr>
          <w:rFonts w:asciiTheme="minorHAnsi" w:eastAsiaTheme="minorEastAsia" w:hAnsiTheme="minorHAnsi" w:cstheme="minorBidi"/>
          <w:noProof/>
          <w:sz w:val="24"/>
          <w:szCs w:val="24"/>
          <w:lang w:val="en-US"/>
        </w:rPr>
        <w:tab/>
      </w:r>
      <w:r w:rsidRPr="00146EA0">
        <w:rPr>
          <w:noProof/>
        </w:rPr>
        <w:t xml:space="preserve">Contiguous intra-band CA can be used to </w:t>
      </w:r>
      <w:r w:rsidR="00662404">
        <w:rPr>
          <w:noProof/>
        </w:rPr>
        <w:t xml:space="preserve">support non-standard channel </w:t>
      </w:r>
      <w:r w:rsidR="006D713E">
        <w:rPr>
          <w:noProof/>
        </w:rPr>
        <w:t>bandwidths</w:t>
      </w:r>
      <w:r w:rsidRPr="00146EA0">
        <w:rPr>
          <w:noProof/>
        </w:rPr>
        <w:t xml:space="preserve">. </w:t>
      </w:r>
    </w:p>
    <w:p w14:paraId="2CA0B4B4" w14:textId="33F2C3F1" w:rsidR="003701AC" w:rsidRDefault="00906D6D" w:rsidP="008F0727">
      <w:r>
        <w:t>A minor</w:t>
      </w:r>
      <w:r w:rsidR="003701AC">
        <w:t xml:space="preserve"> downside of this approach is that the total number of RBs will be slightly less comparing to the case when a completely new channel bandwidth is defined. As an example, 20MHz and 15MHz carriers have 79 and 106 RBs, respectively, resulting in 185 RBs. So, one can argue that if a contiguous 35MHz channel is introduced, then </w:t>
      </w:r>
      <w:r w:rsidR="00662404">
        <w:t>guard bands between 20MHz and 15MHz carriers can be used to allocate more RBs if a new 35MHz channel is defined. It is however worth noting that a new 35MHz channel will also require larger outer guard bands (comparing to 20MHz and 15MHz channels), so at the end only approximately</w:t>
      </w:r>
      <w:r w:rsidR="003701AC">
        <w:t xml:space="preserve"> </w:t>
      </w:r>
      <w:r>
        <w:t>3</w:t>
      </w:r>
      <w:r w:rsidR="003701AC">
        <w:t xml:space="preserve"> additional RBs can be added. </w:t>
      </w:r>
      <w:r w:rsidR="00F55388">
        <w:t xml:space="preserve">Another problem is that intra-band contiguous carrier aggregation cannot </w:t>
      </w:r>
      <w:r w:rsidR="00473A1A">
        <w:t xml:space="preserve">easily </w:t>
      </w:r>
      <w:r w:rsidR="00F55388">
        <w:t xml:space="preserve">address </w:t>
      </w:r>
      <w:r w:rsidR="00473A1A">
        <w:t>small</w:t>
      </w:r>
      <w:r w:rsidR="00F55388">
        <w:t xml:space="preserve"> </w:t>
      </w:r>
      <w:r w:rsidR="006D713E">
        <w:t>channels</w:t>
      </w:r>
      <w:r w:rsidR="00F55388">
        <w:t>, such as 7 and 13MHz.</w:t>
      </w:r>
      <w:r w:rsidR="003701AC">
        <w:t xml:space="preserve">  </w:t>
      </w:r>
    </w:p>
    <w:p w14:paraId="3DDDFD3A" w14:textId="7EEA6F05" w:rsidR="00662404" w:rsidRPr="00662404" w:rsidRDefault="00662404" w:rsidP="00662404">
      <w:pPr>
        <w:pStyle w:val="Observation"/>
      </w:pPr>
      <w:r w:rsidRPr="00662404">
        <w:lastRenderedPageBreak/>
        <w:t>Observation 2b:</w:t>
      </w:r>
      <w:r w:rsidRPr="00662404">
        <w:rPr>
          <w:rFonts w:eastAsiaTheme="minorEastAsia"/>
        </w:rPr>
        <w:tab/>
      </w:r>
      <w:r w:rsidRPr="00662404">
        <w:t xml:space="preserve">Contiguous intra-band CA </w:t>
      </w:r>
      <w:r>
        <w:t xml:space="preserve">might result in somewhat worse spectrum </w:t>
      </w:r>
      <w:r w:rsidR="00A42C78">
        <w:t>efficiency</w:t>
      </w:r>
      <w:r w:rsidRPr="00662404">
        <w:t>.</w:t>
      </w:r>
    </w:p>
    <w:p w14:paraId="62339753" w14:textId="6B7BEC57" w:rsidR="00662404" w:rsidRPr="00662404" w:rsidRDefault="00662404" w:rsidP="00662404">
      <w:pPr>
        <w:pStyle w:val="Observation"/>
      </w:pPr>
      <w:r w:rsidRPr="00662404">
        <w:t>Observation 2</w:t>
      </w:r>
      <w:r w:rsidR="00A42C78">
        <w:t>c</w:t>
      </w:r>
      <w:r w:rsidRPr="00662404">
        <w:t>:</w:t>
      </w:r>
      <w:r w:rsidRPr="00662404">
        <w:rPr>
          <w:rFonts w:eastAsiaTheme="minorEastAsia"/>
        </w:rPr>
        <w:tab/>
      </w:r>
      <w:r w:rsidRPr="00662404">
        <w:t xml:space="preserve">Contiguous intra-band CA </w:t>
      </w:r>
      <w:r w:rsidR="00A42C78">
        <w:t>cannot address certain cases, such as 7 and 13MHz</w:t>
      </w:r>
      <w:r w:rsidRPr="00662404">
        <w:t>.</w:t>
      </w:r>
    </w:p>
    <w:p w14:paraId="0716CEA0" w14:textId="5A793763" w:rsidR="00F55388" w:rsidRPr="00F67EF5" w:rsidRDefault="00F55388" w:rsidP="00F55388">
      <w:pPr>
        <w:pStyle w:val="Heading2"/>
      </w:pPr>
      <w:r w:rsidRPr="00F67EF5">
        <w:t>3.2</w:t>
      </w:r>
      <w:r w:rsidRPr="00F67EF5">
        <w:tab/>
      </w:r>
      <w:r>
        <w:t>Overlapping carriers</w:t>
      </w:r>
    </w:p>
    <w:p w14:paraId="54481196" w14:textId="3BC68446" w:rsidR="00B61020" w:rsidRPr="00146EA0" w:rsidRDefault="0083621F" w:rsidP="008F0727">
      <w:r>
        <w:t>F</w:t>
      </w:r>
      <w:r w:rsidR="0031034F" w:rsidRPr="00146EA0">
        <w:t xml:space="preserve">or </w:t>
      </w:r>
      <w:r w:rsidR="00A1046F">
        <w:t xml:space="preserve">channel </w:t>
      </w:r>
      <w:r w:rsidR="0031034F" w:rsidRPr="00146EA0">
        <w:t>bandwidths</w:t>
      </w:r>
      <w:r w:rsidR="00A1046F">
        <w:t>, such as 7 or 13MHz,</w:t>
      </w:r>
      <w:r w:rsidR="0031034F" w:rsidRPr="00146EA0">
        <w:t xml:space="preserve"> where there is no easy combination of existing bandwidths, it should also be possible to shift the carriers further together</w:t>
      </w:r>
      <w:r w:rsidR="00EE5618">
        <w:t>.</w:t>
      </w:r>
      <w:r w:rsidR="0031034F" w:rsidRPr="00146EA0">
        <w:t xml:space="preserve"> </w:t>
      </w:r>
      <w:r w:rsidR="00EE5618">
        <w:t xml:space="preserve">As an example, Figure 2 shows a case when two overlapping 5MHz carriers cover 7MHz channel bandwidth. </w:t>
      </w:r>
      <w:r w:rsidR="00EE5618">
        <w:rPr>
          <w:lang w:val="en-US"/>
        </w:rPr>
        <w:t>One</w:t>
      </w:r>
      <w:r w:rsidR="00EE5618" w:rsidRPr="00F67EF5">
        <w:rPr>
          <w:lang w:val="en-US"/>
        </w:rPr>
        <w:t xml:space="preserve"> one UE can use one part of the spectrum, while another UE can use the other part not used by the first UE</w:t>
      </w:r>
      <w:r w:rsidR="00EE5618">
        <w:rPr>
          <w:lang w:val="en-US"/>
        </w:rPr>
        <w:t xml:space="preserve"> if they are scheduled in the same TTI</w:t>
      </w:r>
      <w:r w:rsidR="00EE5618" w:rsidRPr="00F67EF5">
        <w:rPr>
          <w:lang w:val="en-US"/>
        </w:rPr>
        <w:t>.</w:t>
      </w:r>
      <w:r w:rsidR="00EE5618">
        <w:rPr>
          <w:lang w:val="en-US"/>
        </w:rPr>
        <w:t xml:space="preserve"> </w:t>
      </w:r>
      <w:r w:rsidR="00EE5618">
        <w:t>I</w:t>
      </w:r>
      <w:r w:rsidR="0031034F" w:rsidRPr="00146EA0">
        <w:t xml:space="preserve">n that case the </w:t>
      </w:r>
      <w:r w:rsidR="00A1046F">
        <w:t>BS</w:t>
      </w:r>
      <w:r w:rsidR="0031034F" w:rsidRPr="00146EA0">
        <w:t xml:space="preserve"> needs to take care that in the overlap region the RBs are only allocated to one </w:t>
      </w:r>
      <w:r w:rsidR="00EE5618">
        <w:t xml:space="preserve">particular </w:t>
      </w:r>
      <w:r w:rsidR="0031034F" w:rsidRPr="00146EA0">
        <w:t xml:space="preserve">carrier </w:t>
      </w:r>
      <w:r w:rsidR="00EE5618">
        <w:t xml:space="preserve">at a time to avoid scheduling conflicts. </w:t>
      </w:r>
      <w:r w:rsidR="000A2DD7" w:rsidRPr="00146EA0">
        <w:t xml:space="preserve">However, this overlapping mode may need some more detailed </w:t>
      </w:r>
      <w:r w:rsidR="007E405D" w:rsidRPr="00146EA0">
        <w:t>investigations.</w:t>
      </w:r>
    </w:p>
    <w:p w14:paraId="34B1F2D4" w14:textId="65EDA599" w:rsidR="0031034F" w:rsidRPr="0031034F" w:rsidRDefault="001579A6" w:rsidP="00146EA0">
      <w:pPr>
        <w:jc w:val="center"/>
        <w:rPr>
          <w:color w:val="FF0000"/>
        </w:rPr>
      </w:pPr>
      <w:r>
        <w:rPr>
          <w:noProof/>
          <w:color w:val="FF0000"/>
        </w:rPr>
        <w:drawing>
          <wp:inline distT="0" distB="0" distL="0" distR="0" wp14:anchorId="68F6C4C8" wp14:editId="392A2F31">
            <wp:extent cx="494227" cy="1308659"/>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3.eps"/>
                    <pic:cNvPicPr/>
                  </pic:nvPicPr>
                  <pic:blipFill>
                    <a:blip r:embed="rId11">
                      <a:extLst>
                        <a:ext uri="{28A0092B-C50C-407E-A947-70E740481C1C}">
                          <a14:useLocalDpi xmlns:a14="http://schemas.microsoft.com/office/drawing/2010/main" val="0"/>
                        </a:ext>
                      </a:extLst>
                    </a:blip>
                    <a:stretch>
                      <a:fillRect/>
                    </a:stretch>
                  </pic:blipFill>
                  <pic:spPr>
                    <a:xfrm>
                      <a:off x="0" y="0"/>
                      <a:ext cx="524167" cy="1387937"/>
                    </a:xfrm>
                    <a:prstGeom prst="rect">
                      <a:avLst/>
                    </a:prstGeom>
                  </pic:spPr>
                </pic:pic>
              </a:graphicData>
            </a:graphic>
          </wp:inline>
        </w:drawing>
      </w:r>
    </w:p>
    <w:p w14:paraId="7BE7107F" w14:textId="62E77215" w:rsidR="007A0324" w:rsidRPr="00146EA0" w:rsidRDefault="007A0324" w:rsidP="007A0324">
      <w:pPr>
        <w:pStyle w:val="TF"/>
      </w:pPr>
      <w:r w:rsidRPr="00146EA0">
        <w:t xml:space="preserve">Figure 2: Overlapping </w:t>
      </w:r>
      <w:r w:rsidR="00F55388">
        <w:t>carriers</w:t>
      </w:r>
      <w:r w:rsidR="00146EA0" w:rsidRPr="00146EA0">
        <w:t xml:space="preserve"> </w:t>
      </w:r>
      <w:r w:rsidR="00F55388">
        <w:t>(</w:t>
      </w:r>
      <w:r w:rsidR="00146EA0" w:rsidRPr="00146EA0">
        <w:t>7MHz</w:t>
      </w:r>
      <w:r w:rsidR="00F55388">
        <w:t>)</w:t>
      </w:r>
      <w:r w:rsidR="00A1046F">
        <w:t>.</w:t>
      </w:r>
      <w:r w:rsidRPr="00146EA0">
        <w:t xml:space="preserve"> </w:t>
      </w:r>
    </w:p>
    <w:p w14:paraId="0872FB2C" w14:textId="5D74D737" w:rsidR="008F6E93" w:rsidRPr="00F67EF5" w:rsidRDefault="00F55388" w:rsidP="008F0727">
      <w:pPr>
        <w:rPr>
          <w:lang w:val="en-US"/>
        </w:rPr>
      </w:pPr>
      <w:r>
        <w:rPr>
          <w:lang w:val="en-US"/>
        </w:rPr>
        <w:t xml:space="preserve">From the UE perspective, a standard channel bandwidth will be always used, either as an initial or the dedicated bandwidth part. </w:t>
      </w:r>
      <w:r w:rsidR="00EE5618">
        <w:rPr>
          <w:lang w:val="en-US"/>
        </w:rPr>
        <w:t>Since t</w:t>
      </w:r>
      <w:r>
        <w:rPr>
          <w:lang w:val="en-US"/>
        </w:rPr>
        <w:t>his feature</w:t>
      </w:r>
      <w:r w:rsidR="00B474C6" w:rsidRPr="00F67EF5">
        <w:rPr>
          <w:lang w:val="en-US"/>
        </w:rPr>
        <w:t xml:space="preserve"> intentionally </w:t>
      </w:r>
      <w:r>
        <w:rPr>
          <w:lang w:val="en-US"/>
        </w:rPr>
        <w:t xml:space="preserve">has </w:t>
      </w:r>
      <w:r w:rsidR="00B474C6" w:rsidRPr="00F67EF5">
        <w:rPr>
          <w:lang w:val="en-US"/>
        </w:rPr>
        <w:t>been specified for the case that the UE does</w:t>
      </w:r>
      <w:r w:rsidR="00EE5618">
        <w:rPr>
          <w:lang w:val="en-US"/>
        </w:rPr>
        <w:t xml:space="preserve"> </w:t>
      </w:r>
      <w:r w:rsidR="00B474C6" w:rsidRPr="00F67EF5">
        <w:rPr>
          <w:lang w:val="en-US"/>
        </w:rPr>
        <w:t>n</w:t>
      </w:r>
      <w:r w:rsidR="00EE5618">
        <w:rPr>
          <w:lang w:val="en-US"/>
        </w:rPr>
        <w:t>o</w:t>
      </w:r>
      <w:r w:rsidR="00B474C6" w:rsidRPr="00F67EF5">
        <w:rPr>
          <w:lang w:val="en-US"/>
        </w:rPr>
        <w:t xml:space="preserve">t support the full channel bandwidth of the </w:t>
      </w:r>
      <w:r w:rsidR="00EE5618">
        <w:rPr>
          <w:lang w:val="en-US"/>
        </w:rPr>
        <w:t>base station. T</w:t>
      </w:r>
      <w:r w:rsidR="009E6E52" w:rsidRPr="00F67EF5">
        <w:rPr>
          <w:lang w:val="en-US"/>
        </w:rPr>
        <w:t>herefore</w:t>
      </w:r>
      <w:r w:rsidR="00EE5618">
        <w:rPr>
          <w:lang w:val="en-US"/>
        </w:rPr>
        <w:t>,</w:t>
      </w:r>
      <w:r w:rsidR="009E6E52" w:rsidRPr="00F67EF5">
        <w:rPr>
          <w:lang w:val="en-US"/>
        </w:rPr>
        <w:t xml:space="preserve"> </w:t>
      </w:r>
      <w:r w:rsidR="00EE5618">
        <w:rPr>
          <w:lang w:val="en-US"/>
        </w:rPr>
        <w:t>bandwidth part</w:t>
      </w:r>
      <w:r w:rsidR="009E6E52" w:rsidRPr="00F67EF5">
        <w:rPr>
          <w:lang w:val="en-US"/>
        </w:rPr>
        <w:t xml:space="preserve"> can be used to solve exactly this issue of having a BS using </w:t>
      </w:r>
      <w:r w:rsidR="00EE5618">
        <w:rPr>
          <w:lang w:val="en-US"/>
        </w:rPr>
        <w:t>channel bandwidth</w:t>
      </w:r>
      <w:r w:rsidR="009E6E52" w:rsidRPr="00F67EF5">
        <w:rPr>
          <w:lang w:val="en-US"/>
        </w:rPr>
        <w:t xml:space="preserve"> with the full spectrum of the operator, while the UE supports a </w:t>
      </w:r>
      <w:r w:rsidR="007E405D" w:rsidRPr="00F67EF5">
        <w:rPr>
          <w:lang w:val="en-US"/>
        </w:rPr>
        <w:t xml:space="preserve">large </w:t>
      </w:r>
      <w:r w:rsidR="009E6E52" w:rsidRPr="00F67EF5">
        <w:rPr>
          <w:lang w:val="en-US"/>
        </w:rPr>
        <w:t>part of this</w:t>
      </w:r>
      <w:r w:rsidR="005721BB" w:rsidRPr="00F67EF5">
        <w:rPr>
          <w:lang w:val="en-US"/>
        </w:rPr>
        <w:t xml:space="preserve">, but not the full </w:t>
      </w:r>
      <w:r w:rsidR="00EE5618">
        <w:rPr>
          <w:lang w:val="en-US"/>
        </w:rPr>
        <w:t>bandwidth</w:t>
      </w:r>
      <w:r w:rsidR="009E6E52" w:rsidRPr="00F67EF5">
        <w:rPr>
          <w:lang w:val="en-US"/>
        </w:rPr>
        <w:t xml:space="preserve">. </w:t>
      </w:r>
      <w:r w:rsidR="007E405D" w:rsidRPr="00F67EF5">
        <w:rPr>
          <w:lang w:val="en-US"/>
        </w:rPr>
        <w:t xml:space="preserve">This </w:t>
      </w:r>
      <w:r w:rsidR="00EE5618">
        <w:rPr>
          <w:lang w:val="en-US"/>
        </w:rPr>
        <w:t xml:space="preserve">approach </w:t>
      </w:r>
      <w:r w:rsidR="007E405D" w:rsidRPr="00F67EF5">
        <w:rPr>
          <w:lang w:val="en-US"/>
        </w:rPr>
        <w:t xml:space="preserve">may require 3GPP to specify the new bandwidths for the BS, but not the UE. </w:t>
      </w:r>
      <w:r>
        <w:rPr>
          <w:lang w:val="en-US"/>
        </w:rPr>
        <w:t xml:space="preserve">Figure 3 shows an exemplary scenario when the BS uses the full </w:t>
      </w:r>
      <w:r w:rsidR="00473A1A">
        <w:rPr>
          <w:lang w:val="en-US"/>
        </w:rPr>
        <w:t>1</w:t>
      </w:r>
      <w:r>
        <w:rPr>
          <w:lang w:val="en-US"/>
        </w:rPr>
        <w:t>3MHz channe</w:t>
      </w:r>
      <w:r w:rsidR="00473A1A">
        <w:rPr>
          <w:lang w:val="en-US"/>
        </w:rPr>
        <w:t>l</w:t>
      </w:r>
      <w:r>
        <w:rPr>
          <w:lang w:val="en-US"/>
        </w:rPr>
        <w:t xml:space="preserve">, but from the UE perspective it can be e.g. 10MHz or 5MHz channel. </w:t>
      </w:r>
    </w:p>
    <w:p w14:paraId="155B66F3" w14:textId="49B985B1" w:rsidR="007A0324" w:rsidRDefault="001579A6" w:rsidP="005721BB">
      <w:pPr>
        <w:jc w:val="center"/>
        <w:rPr>
          <w:color w:val="FF0000"/>
          <w:lang w:val="en-US"/>
        </w:rPr>
      </w:pPr>
      <w:r>
        <w:rPr>
          <w:noProof/>
          <w:color w:val="FF0000"/>
          <w:lang w:val="en-US"/>
        </w:rPr>
        <w:drawing>
          <wp:inline distT="0" distB="0" distL="0" distR="0" wp14:anchorId="6D4AC631" wp14:editId="604CEB99">
            <wp:extent cx="1113577" cy="151776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4.eps"/>
                    <pic:cNvPicPr/>
                  </pic:nvPicPr>
                  <pic:blipFill>
                    <a:blip r:embed="rId12">
                      <a:extLst>
                        <a:ext uri="{28A0092B-C50C-407E-A947-70E740481C1C}">
                          <a14:useLocalDpi xmlns:a14="http://schemas.microsoft.com/office/drawing/2010/main" val="0"/>
                        </a:ext>
                      </a:extLst>
                    </a:blip>
                    <a:stretch>
                      <a:fillRect/>
                    </a:stretch>
                  </pic:blipFill>
                  <pic:spPr>
                    <a:xfrm>
                      <a:off x="0" y="0"/>
                      <a:ext cx="1139958" cy="1553721"/>
                    </a:xfrm>
                    <a:prstGeom prst="rect">
                      <a:avLst/>
                    </a:prstGeom>
                  </pic:spPr>
                </pic:pic>
              </a:graphicData>
            </a:graphic>
          </wp:inline>
        </w:drawing>
      </w:r>
    </w:p>
    <w:p w14:paraId="28FABC84" w14:textId="49CD4546" w:rsidR="007A0324" w:rsidRPr="00F67EF5" w:rsidRDefault="007A0324" w:rsidP="007A0324">
      <w:pPr>
        <w:pStyle w:val="TF"/>
      </w:pPr>
      <w:r w:rsidRPr="00F67EF5">
        <w:t xml:space="preserve">Figure 3: </w:t>
      </w:r>
      <w:r w:rsidR="00F55388">
        <w:t>Overlapping carriers (</w:t>
      </w:r>
      <w:r w:rsidR="005721BB" w:rsidRPr="00F67EF5">
        <w:t>13MHz</w:t>
      </w:r>
      <w:r w:rsidR="00F55388">
        <w:t>)</w:t>
      </w:r>
      <w:r w:rsidR="00A1046F">
        <w:t>.</w:t>
      </w:r>
    </w:p>
    <w:p w14:paraId="0FED87F6" w14:textId="68038BB9" w:rsidR="00B55820" w:rsidRPr="00F67EF5" w:rsidRDefault="00F96730" w:rsidP="008F0727">
      <w:r>
        <w:t xml:space="preserve">It is worth noting that overall </w:t>
      </w:r>
      <w:r w:rsidR="007A0324" w:rsidRPr="00F67EF5">
        <w:t xml:space="preserve">capacity of the cell </w:t>
      </w:r>
      <w:r>
        <w:t>will be</w:t>
      </w:r>
      <w:r w:rsidR="007A0324" w:rsidRPr="00F67EF5">
        <w:t xml:space="preserve"> according to the available spectrum</w:t>
      </w:r>
      <w:r>
        <w:t xml:space="preserve"> because</w:t>
      </w:r>
      <w:r w:rsidR="007A0324" w:rsidRPr="00F67EF5">
        <w:t xml:space="preserve"> the BS can use the full bandwidth</w:t>
      </w:r>
      <w:r>
        <w:t>.</w:t>
      </w:r>
      <w:r w:rsidR="007A0324" w:rsidRPr="00F67EF5">
        <w:t xml:space="preserve"> </w:t>
      </w:r>
      <w:r>
        <w:t>H</w:t>
      </w:r>
      <w:r w:rsidR="007A0324" w:rsidRPr="00F67EF5">
        <w:t xml:space="preserve">owever, since one UE only supports a slightly smaller bandwidth within the </w:t>
      </w:r>
      <w:r w:rsidR="00F67EF5" w:rsidRPr="00F67EF5">
        <w:t xml:space="preserve">BS </w:t>
      </w:r>
      <w:r w:rsidR="007A0324" w:rsidRPr="00F67EF5">
        <w:t xml:space="preserve">spectrum, the maximum throughput for a single UE </w:t>
      </w:r>
      <w:r>
        <w:t>will be</w:t>
      </w:r>
      <w:r w:rsidR="007A0324" w:rsidRPr="00F67EF5">
        <w:t xml:space="preserve"> less than the theoretically possible within the spectrum</w:t>
      </w:r>
      <w:r w:rsidR="00F67EF5" w:rsidRPr="00F67EF5">
        <w:t xml:space="preserve"> in case there is only a single UE in the cell</w:t>
      </w:r>
      <w:r>
        <w:t>. Nevertheless</w:t>
      </w:r>
      <w:r w:rsidR="00716FAD" w:rsidRPr="00F67EF5">
        <w:t xml:space="preserve">, since there will usually be multiple UEs in the cell, </w:t>
      </w:r>
      <w:r>
        <w:t>we do not consider it as a big</w:t>
      </w:r>
      <w:r w:rsidR="00716FAD" w:rsidRPr="00F67EF5">
        <w:t xml:space="preserve"> practical problem</w:t>
      </w:r>
      <w:r w:rsidR="007A0324" w:rsidRPr="00F67EF5">
        <w:t>.</w:t>
      </w:r>
    </w:p>
    <w:p w14:paraId="798B5A1B" w14:textId="4B51499D" w:rsidR="0083621F" w:rsidRDefault="00175496" w:rsidP="0083621F">
      <w:pPr>
        <w:pStyle w:val="Observation"/>
        <w:rPr>
          <w:noProof/>
        </w:rPr>
      </w:pPr>
      <w:r w:rsidRPr="00F67EF5">
        <w:rPr>
          <w:noProof/>
        </w:rPr>
        <w:t>Observation 3</w:t>
      </w:r>
      <w:r w:rsidR="0083621F">
        <w:rPr>
          <w:noProof/>
        </w:rPr>
        <w:t>a</w:t>
      </w:r>
      <w:r w:rsidRPr="00F67EF5">
        <w:rPr>
          <w:noProof/>
        </w:rPr>
        <w:t>:</w:t>
      </w:r>
      <w:r w:rsidRPr="00F67EF5">
        <w:rPr>
          <w:rFonts w:asciiTheme="minorHAnsi" w:eastAsiaTheme="minorEastAsia" w:hAnsiTheme="minorHAnsi" w:cstheme="minorBidi"/>
          <w:noProof/>
          <w:sz w:val="24"/>
          <w:szCs w:val="24"/>
          <w:lang w:val="en-US"/>
        </w:rPr>
        <w:tab/>
      </w:r>
      <w:r w:rsidRPr="00F67EF5">
        <w:rPr>
          <w:noProof/>
        </w:rPr>
        <w:t>Using Bandwidth parts enables the usage of the full spectrum also for odd bandwidths</w:t>
      </w:r>
      <w:r w:rsidR="00E22308" w:rsidRPr="00F67EF5">
        <w:rPr>
          <w:noProof/>
        </w:rPr>
        <w:t xml:space="preserve"> with the full capacity</w:t>
      </w:r>
      <w:r w:rsidRPr="00F67EF5">
        <w:rPr>
          <w:noProof/>
        </w:rPr>
        <w:t xml:space="preserve">. </w:t>
      </w:r>
    </w:p>
    <w:p w14:paraId="4A23A500" w14:textId="11B0ADAE" w:rsidR="00175496" w:rsidRPr="00F67EF5" w:rsidRDefault="0083621F" w:rsidP="0083621F">
      <w:pPr>
        <w:pStyle w:val="Observation"/>
        <w:rPr>
          <w:noProof/>
        </w:rPr>
      </w:pPr>
      <w:r>
        <w:rPr>
          <w:noProof/>
        </w:rPr>
        <w:t>Observation 3b:</w:t>
      </w:r>
      <w:r>
        <w:rPr>
          <w:noProof/>
        </w:rPr>
        <w:tab/>
      </w:r>
      <w:r w:rsidR="00175496" w:rsidRPr="00F67EF5">
        <w:rPr>
          <w:noProof/>
        </w:rPr>
        <w:t xml:space="preserve">However, the </w:t>
      </w:r>
      <w:r w:rsidR="00E22308" w:rsidRPr="00F67EF5">
        <w:rPr>
          <w:noProof/>
        </w:rPr>
        <w:t xml:space="preserve">peak throughput for a </w:t>
      </w:r>
      <w:r>
        <w:rPr>
          <w:noProof/>
        </w:rPr>
        <w:t xml:space="preserve">single </w:t>
      </w:r>
      <w:r w:rsidR="00E22308" w:rsidRPr="00F67EF5">
        <w:rPr>
          <w:noProof/>
        </w:rPr>
        <w:t xml:space="preserve">UE </w:t>
      </w:r>
      <w:r>
        <w:rPr>
          <w:noProof/>
        </w:rPr>
        <w:t>will be lower.</w:t>
      </w:r>
    </w:p>
    <w:p w14:paraId="23E75778" w14:textId="5C9CFD81" w:rsidR="00E22308" w:rsidRPr="00F67EF5" w:rsidRDefault="00E22308" w:rsidP="0083621F">
      <w:pPr>
        <w:pStyle w:val="Observation"/>
        <w:rPr>
          <w:noProof/>
        </w:rPr>
      </w:pPr>
      <w:r w:rsidRPr="00F67EF5">
        <w:rPr>
          <w:noProof/>
        </w:rPr>
        <w:t xml:space="preserve">Observation </w:t>
      </w:r>
      <w:r w:rsidR="00570DD5">
        <w:rPr>
          <w:noProof/>
        </w:rPr>
        <w:t>3c</w:t>
      </w:r>
      <w:r w:rsidRPr="00F67EF5">
        <w:rPr>
          <w:noProof/>
        </w:rPr>
        <w:t>:</w:t>
      </w:r>
      <w:r w:rsidRPr="00F67EF5">
        <w:rPr>
          <w:rFonts w:asciiTheme="minorHAnsi" w:eastAsiaTheme="minorEastAsia" w:hAnsiTheme="minorHAnsi" w:cstheme="minorBidi"/>
          <w:noProof/>
          <w:sz w:val="24"/>
          <w:szCs w:val="24"/>
          <w:lang w:val="en-US"/>
        </w:rPr>
        <w:tab/>
      </w:r>
      <w:r w:rsidRPr="00F67EF5">
        <w:rPr>
          <w:noProof/>
        </w:rPr>
        <w:t xml:space="preserve">To use the full spectrum, the BS needs to support the full bandwidth, i.e. new bandwidths need to be specified for the BS, regardless </w:t>
      </w:r>
      <w:r w:rsidR="00EE3D6E" w:rsidRPr="00F67EF5">
        <w:rPr>
          <w:noProof/>
        </w:rPr>
        <w:t>of the UE BW used</w:t>
      </w:r>
      <w:r w:rsidR="00EA0C19">
        <w:rPr>
          <w:noProof/>
        </w:rPr>
        <w:t>.</w:t>
      </w:r>
    </w:p>
    <w:p w14:paraId="700E8FC0" w14:textId="77777777" w:rsidR="00B55820" w:rsidRDefault="00B55820" w:rsidP="008F0727"/>
    <w:p w14:paraId="1D791B93" w14:textId="10E08F08" w:rsidR="00175496" w:rsidRPr="00F67EF5" w:rsidRDefault="003631EB" w:rsidP="008F0727">
      <w:r w:rsidRPr="00F67EF5">
        <w:lastRenderedPageBreak/>
        <w:t>Here are some examples for recently requested bandwidths:</w:t>
      </w:r>
    </w:p>
    <w:p w14:paraId="3E5308BE" w14:textId="20DF9D06" w:rsidR="003631EB" w:rsidRPr="00F67EF5" w:rsidRDefault="00B55820" w:rsidP="00B55820">
      <w:pPr>
        <w:pStyle w:val="B1"/>
      </w:pPr>
      <w:r>
        <w:t>-</w:t>
      </w:r>
      <w:r>
        <w:tab/>
      </w:r>
      <w:r w:rsidR="003631EB" w:rsidRPr="00F67EF5">
        <w:t>7MHz: The BS uses 7MHz and the UE uses a BWP of 5MHz</w:t>
      </w:r>
      <w:r w:rsidR="00240197">
        <w:t>;</w:t>
      </w:r>
    </w:p>
    <w:p w14:paraId="0147B95C" w14:textId="3D979FF6" w:rsidR="003631EB" w:rsidRPr="00F67EF5" w:rsidRDefault="00B55820" w:rsidP="00B55820">
      <w:pPr>
        <w:pStyle w:val="B1"/>
      </w:pPr>
      <w:r>
        <w:t>-</w:t>
      </w:r>
      <w:r>
        <w:tab/>
      </w:r>
      <w:r w:rsidR="003631EB" w:rsidRPr="00F67EF5">
        <w:t>1</w:t>
      </w:r>
      <w:r w:rsidR="007D6D85" w:rsidRPr="00F67EF5">
        <w:t>1/12/1</w:t>
      </w:r>
      <w:r w:rsidR="003631EB" w:rsidRPr="00F67EF5">
        <w:t>3MHz: The BS uses 1</w:t>
      </w:r>
      <w:r w:rsidR="007D6D85" w:rsidRPr="00F67EF5">
        <w:t>1/12/1</w:t>
      </w:r>
      <w:r w:rsidR="003631EB" w:rsidRPr="00F67EF5">
        <w:t>3 MHz and the UE uses 10MHz</w:t>
      </w:r>
      <w:r w:rsidR="00240197">
        <w:t>;</w:t>
      </w:r>
    </w:p>
    <w:p w14:paraId="3E845AED" w14:textId="7CE068DB" w:rsidR="003631EB" w:rsidRPr="00F67EF5" w:rsidRDefault="00B55820" w:rsidP="00B55820">
      <w:pPr>
        <w:pStyle w:val="B1"/>
      </w:pPr>
      <w:r>
        <w:t>-</w:t>
      </w:r>
      <w:r>
        <w:tab/>
      </w:r>
      <w:r w:rsidR="003631EB" w:rsidRPr="00F67EF5">
        <w:t>35MHz: The BS uses 35MHz and the UE uses 30MHz</w:t>
      </w:r>
      <w:r w:rsidR="00240197">
        <w:t>;</w:t>
      </w:r>
    </w:p>
    <w:p w14:paraId="505637DE" w14:textId="4823A2D4" w:rsidR="003631EB" w:rsidRDefault="00B55820" w:rsidP="00B55820">
      <w:pPr>
        <w:pStyle w:val="B1"/>
      </w:pPr>
      <w:r>
        <w:t>-</w:t>
      </w:r>
      <w:r>
        <w:tab/>
      </w:r>
      <w:r w:rsidR="003631EB" w:rsidRPr="00F67EF5">
        <w:t>95MHz: The BS uses 95MHz and the UE uses 90MHz</w:t>
      </w:r>
      <w:r w:rsidR="00240197">
        <w:t>.</w:t>
      </w:r>
    </w:p>
    <w:p w14:paraId="2993502E" w14:textId="77777777" w:rsidR="00B55820" w:rsidRPr="00F67EF5" w:rsidRDefault="00B55820" w:rsidP="00B55820">
      <w:pPr>
        <w:pStyle w:val="B1"/>
      </w:pPr>
    </w:p>
    <w:p w14:paraId="4E00DCEC" w14:textId="4F2DDDEB" w:rsidR="00716FAD" w:rsidRDefault="00716FAD" w:rsidP="00716FAD">
      <w:pPr>
        <w:pStyle w:val="Heading2"/>
      </w:pPr>
      <w:r>
        <w:t>3.3</w:t>
      </w:r>
      <w:r>
        <w:tab/>
        <w:t xml:space="preserve">Using </w:t>
      </w:r>
      <w:r w:rsidR="002954D8">
        <w:t xml:space="preserve">the next </w:t>
      </w:r>
      <w:r>
        <w:t xml:space="preserve">smaller bandwidth </w:t>
      </w:r>
    </w:p>
    <w:p w14:paraId="68E5CCD9" w14:textId="46E998A7" w:rsidR="007A0324" w:rsidRDefault="00716FAD" w:rsidP="008F0727">
      <w:r w:rsidRPr="00FA0D4A">
        <w:t>This is somewhat similar to using bandwidth parts</w:t>
      </w:r>
      <w:r w:rsidR="002954D8" w:rsidRPr="00FA0D4A">
        <w:t>, however, in this case the BS also does</w:t>
      </w:r>
      <w:r w:rsidR="001152D7">
        <w:t xml:space="preserve"> </w:t>
      </w:r>
      <w:r w:rsidR="002954D8" w:rsidRPr="00FA0D4A">
        <w:t>n</w:t>
      </w:r>
      <w:r w:rsidR="001152D7">
        <w:t>o</w:t>
      </w:r>
      <w:r w:rsidR="002954D8" w:rsidRPr="00FA0D4A">
        <w:t>t support the full spectrum</w:t>
      </w:r>
      <w:r w:rsidR="007E405D" w:rsidRPr="00FA0D4A">
        <w:t xml:space="preserve"> and the </w:t>
      </w:r>
      <w:proofErr w:type="gramStart"/>
      <w:r w:rsidR="007E405D" w:rsidRPr="00FA0D4A">
        <w:t>BS</w:t>
      </w:r>
      <w:proofErr w:type="gramEnd"/>
      <w:r w:rsidR="007E405D" w:rsidRPr="00FA0D4A">
        <w:t xml:space="preserve"> and the UE only support the next smaller </w:t>
      </w:r>
      <w:r w:rsidR="00C660AB">
        <w:t>bandwidth</w:t>
      </w:r>
      <w:r w:rsidR="00A15927" w:rsidRPr="00FA0D4A">
        <w:t xml:space="preserve">. The UE </w:t>
      </w:r>
      <w:r w:rsidR="000A2DD7" w:rsidRPr="00FA0D4A">
        <w:t xml:space="preserve">and BS </w:t>
      </w:r>
      <w:r w:rsidR="00A15927" w:rsidRPr="00FA0D4A">
        <w:t xml:space="preserve">use a smaller </w:t>
      </w:r>
      <w:r w:rsidR="00C660AB">
        <w:t xml:space="preserve">channel </w:t>
      </w:r>
      <w:r w:rsidR="00A15927" w:rsidRPr="00FA0D4A">
        <w:t xml:space="preserve">bandwidth than the </w:t>
      </w:r>
      <w:r w:rsidR="000A2DD7" w:rsidRPr="00FA0D4A">
        <w:t>available spectrum</w:t>
      </w:r>
      <w:r w:rsidR="00A15927" w:rsidRPr="00FA0D4A">
        <w:t>.</w:t>
      </w:r>
      <w:r w:rsidR="002954D8" w:rsidRPr="00FA0D4A">
        <w:t xml:space="preserve"> Th</w:t>
      </w:r>
      <w:r w:rsidR="00175496" w:rsidRPr="00FA0D4A">
        <w:t xml:space="preserve">is may be acceptable, if the spectrum is only slightly larger than the next smaller bandwidth, for example if the spectrum is </w:t>
      </w:r>
      <w:r w:rsidR="00F67EF5" w:rsidRPr="00FA0D4A">
        <w:t>1</w:t>
      </w:r>
      <w:r w:rsidR="00175496" w:rsidRPr="00FA0D4A">
        <w:t xml:space="preserve">1MHz and </w:t>
      </w:r>
      <w:r w:rsidR="00F67EF5" w:rsidRPr="00FA0D4A">
        <w:t>1</w:t>
      </w:r>
      <w:r w:rsidR="00175496" w:rsidRPr="00FA0D4A">
        <w:t>0 MHz is used. If the difference is larger, this may not be acceptable to the operator.</w:t>
      </w:r>
      <w:r w:rsidR="00EE3D6E" w:rsidRPr="00FA0D4A">
        <w:t xml:space="preserve"> </w:t>
      </w:r>
    </w:p>
    <w:p w14:paraId="5DED157F" w14:textId="72F2BC18" w:rsidR="00FA0D4A" w:rsidRDefault="001579A6" w:rsidP="00FA0D4A">
      <w:pPr>
        <w:jc w:val="center"/>
      </w:pPr>
      <w:r>
        <w:rPr>
          <w:noProof/>
        </w:rPr>
        <w:drawing>
          <wp:inline distT="0" distB="0" distL="0" distR="0" wp14:anchorId="6526D329" wp14:editId="51799D9E">
            <wp:extent cx="1013988" cy="1132744"/>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5.eps"/>
                    <pic:cNvPicPr/>
                  </pic:nvPicPr>
                  <pic:blipFill>
                    <a:blip r:embed="rId13">
                      <a:extLst>
                        <a:ext uri="{28A0092B-C50C-407E-A947-70E740481C1C}">
                          <a14:useLocalDpi xmlns:a14="http://schemas.microsoft.com/office/drawing/2010/main" val="0"/>
                        </a:ext>
                      </a:extLst>
                    </a:blip>
                    <a:stretch>
                      <a:fillRect/>
                    </a:stretch>
                  </pic:blipFill>
                  <pic:spPr>
                    <a:xfrm>
                      <a:off x="0" y="0"/>
                      <a:ext cx="1041844" cy="1163862"/>
                    </a:xfrm>
                    <a:prstGeom prst="rect">
                      <a:avLst/>
                    </a:prstGeom>
                  </pic:spPr>
                </pic:pic>
              </a:graphicData>
            </a:graphic>
          </wp:inline>
        </w:drawing>
      </w:r>
    </w:p>
    <w:p w14:paraId="0362B5AE" w14:textId="52E4AC26" w:rsidR="00FA0D4A" w:rsidRPr="00FA0D4A" w:rsidRDefault="00FA0D4A" w:rsidP="00FA0D4A">
      <w:pPr>
        <w:pStyle w:val="TF"/>
      </w:pPr>
      <w:r w:rsidRPr="00F67EF5">
        <w:t xml:space="preserve">Figure </w:t>
      </w:r>
      <w:r w:rsidR="006D43A6">
        <w:t>4</w:t>
      </w:r>
      <w:r w:rsidRPr="00F67EF5">
        <w:t xml:space="preserve">: </w:t>
      </w:r>
      <w:r>
        <w:t xml:space="preserve">Using the next smaller </w:t>
      </w:r>
      <w:r w:rsidR="00C660AB">
        <w:t>channel bandwidth</w:t>
      </w:r>
      <w:r w:rsidRPr="00F67EF5">
        <w:t xml:space="preserve"> to enable usage of </w:t>
      </w:r>
      <w:r w:rsidR="00C660AB">
        <w:t>non-standard</w:t>
      </w:r>
      <w:r w:rsidRPr="00F67EF5">
        <w:t xml:space="preserve"> bandwidths</w:t>
      </w:r>
      <w:r w:rsidR="00C660AB">
        <w:t xml:space="preserve"> (</w:t>
      </w:r>
      <w:r>
        <w:t>example</w:t>
      </w:r>
      <w:r w:rsidRPr="00F67EF5">
        <w:t xml:space="preserve"> 1</w:t>
      </w:r>
      <w:r>
        <w:t>1</w:t>
      </w:r>
      <w:r w:rsidRPr="00F67EF5">
        <w:t>MHz</w:t>
      </w:r>
      <w:r w:rsidR="00C660AB">
        <w:t>).</w:t>
      </w:r>
    </w:p>
    <w:p w14:paraId="1B24CFE0" w14:textId="7AF27888" w:rsidR="00570DD5" w:rsidRDefault="00F67EF5" w:rsidP="001152D7">
      <w:pPr>
        <w:pStyle w:val="Observation"/>
        <w:rPr>
          <w:noProof/>
        </w:rPr>
      </w:pPr>
      <w:r w:rsidRPr="00F67EF5">
        <w:rPr>
          <w:noProof/>
        </w:rPr>
        <w:t xml:space="preserve">Observation </w:t>
      </w:r>
      <w:r w:rsidR="00570DD5">
        <w:rPr>
          <w:noProof/>
        </w:rPr>
        <w:t>4a</w:t>
      </w:r>
      <w:r w:rsidRPr="00F67EF5">
        <w:rPr>
          <w:noProof/>
        </w:rPr>
        <w:t>:</w:t>
      </w:r>
      <w:r w:rsidRPr="00F67EF5">
        <w:rPr>
          <w:noProof/>
        </w:rPr>
        <w:tab/>
        <w:t xml:space="preserve">Using the next smaller </w:t>
      </w:r>
      <w:r w:rsidR="00504189">
        <w:rPr>
          <w:noProof/>
        </w:rPr>
        <w:t xml:space="preserve">channel </w:t>
      </w:r>
      <w:r w:rsidRPr="00F67EF5">
        <w:rPr>
          <w:noProof/>
        </w:rPr>
        <w:t xml:space="preserve">bandwidth for the </w:t>
      </w:r>
      <w:r>
        <w:rPr>
          <w:noProof/>
        </w:rPr>
        <w:t xml:space="preserve">BS and the UE can be acceptable when the difference between the bandwidth of the operator’s spectrum and the </w:t>
      </w:r>
      <w:r w:rsidR="00FA0D4A">
        <w:rPr>
          <w:noProof/>
        </w:rPr>
        <w:t xml:space="preserve">next lower </w:t>
      </w:r>
      <w:r>
        <w:rPr>
          <w:noProof/>
        </w:rPr>
        <w:t>channel bandwidth is not large</w:t>
      </w:r>
      <w:r w:rsidR="00570DD5">
        <w:rPr>
          <w:noProof/>
        </w:rPr>
        <w:t xml:space="preserve">. </w:t>
      </w:r>
    </w:p>
    <w:p w14:paraId="77102C31" w14:textId="1CD46C45" w:rsidR="00F67EF5" w:rsidRPr="00F67EF5" w:rsidRDefault="00570DD5" w:rsidP="001152D7">
      <w:pPr>
        <w:pStyle w:val="Observation"/>
        <w:rPr>
          <w:noProof/>
        </w:rPr>
      </w:pPr>
      <w:r>
        <w:rPr>
          <w:noProof/>
        </w:rPr>
        <w:t>Observtion 4b:</w:t>
      </w:r>
      <w:r>
        <w:rPr>
          <w:noProof/>
        </w:rPr>
        <w:tab/>
      </w:r>
      <w:r w:rsidR="00FA0D4A">
        <w:rPr>
          <w:noProof/>
        </w:rPr>
        <w:t>I</w:t>
      </w:r>
      <w:r w:rsidR="00F67EF5">
        <w:rPr>
          <w:noProof/>
        </w:rPr>
        <w:t xml:space="preserve">n case of a larger difference bandwidth parts </w:t>
      </w:r>
      <w:r>
        <w:rPr>
          <w:noProof/>
        </w:rPr>
        <w:t xml:space="preserve">or carrier aggregation </w:t>
      </w:r>
      <w:r w:rsidR="00F67EF5">
        <w:rPr>
          <w:noProof/>
        </w:rPr>
        <w:t>may be advantageous</w:t>
      </w:r>
      <w:r w:rsidR="00FA0D4A">
        <w:rPr>
          <w:noProof/>
        </w:rPr>
        <w:t>.</w:t>
      </w:r>
    </w:p>
    <w:p w14:paraId="1B9564C6" w14:textId="2DA75E7C" w:rsidR="00EE3D6E" w:rsidRDefault="00EE3D6E" w:rsidP="00EE3D6E">
      <w:pPr>
        <w:pStyle w:val="Heading2"/>
      </w:pPr>
      <w:r>
        <w:t>3.4</w:t>
      </w:r>
      <w:r>
        <w:tab/>
        <w:t xml:space="preserve">Using the next larger bandwidth </w:t>
      </w:r>
    </w:p>
    <w:p w14:paraId="0DE73D01" w14:textId="31C1A814" w:rsidR="007D6D85" w:rsidRDefault="00EE3D6E" w:rsidP="00EE3D6E">
      <w:r w:rsidRPr="00EF4C60">
        <w:t xml:space="preserve">Using </w:t>
      </w:r>
      <w:r w:rsidR="003631EB" w:rsidRPr="00EF4C60">
        <w:t xml:space="preserve">a larger bandwidth in the UE than the available spectrum can be useful, if the </w:t>
      </w:r>
      <w:r w:rsidR="007D6D85" w:rsidRPr="00EF4C60">
        <w:t xml:space="preserve">larger bandwidth is only a little bit larger than the spectrum. In this case the BS needs to support exactly the spectrum available, while the UE </w:t>
      </w:r>
      <w:r w:rsidR="00B92610">
        <w:t xml:space="preserve">is configured to use </w:t>
      </w:r>
      <w:r w:rsidR="007D6D85" w:rsidRPr="00EF4C60">
        <w:t xml:space="preserve">a larger bandwidth and the BS restricts the RBs for the UE in DL and UL, so that the UE still has some guard bands to the edge of the available spectrum. </w:t>
      </w:r>
      <w:r w:rsidR="00DD7DBA" w:rsidRPr="00EF4C60">
        <w:t>In this case the hypothetical spectral emissions mask for the smaller bandwidth of the spectrum needs to be fulfilled by the in</w:t>
      </w:r>
      <w:r w:rsidR="0031063C">
        <w:t>-</w:t>
      </w:r>
      <w:r w:rsidR="00DD7DBA" w:rsidRPr="00EF4C60">
        <w:t xml:space="preserve">band emissions </w:t>
      </w:r>
      <w:r w:rsidR="00FA0D4A" w:rsidRPr="00EF4C60">
        <w:t xml:space="preserve">specification </w:t>
      </w:r>
      <w:r w:rsidR="00DD7DBA" w:rsidRPr="00EF4C60">
        <w:t>of the unused RBs. A calculation shows that the in</w:t>
      </w:r>
      <w:r w:rsidR="0031063C">
        <w:t>-</w:t>
      </w:r>
      <w:r w:rsidR="00DD7DBA" w:rsidRPr="00EF4C60">
        <w:t xml:space="preserve">band emissions spec is tighter than the hypothetical emissions mask. </w:t>
      </w:r>
      <w:r w:rsidR="00EF4C60">
        <w:t>Also</w:t>
      </w:r>
      <w:r w:rsidR="00EB6386">
        <w:t>,</w:t>
      </w:r>
      <w:r w:rsidR="00EF4C60">
        <w:t xml:space="preserve"> RX blocking and ACS would need to be checked, although a first check shows that there is no issue for small differences. However, this needs to be checked for each </w:t>
      </w:r>
      <w:r w:rsidR="00EB6386">
        <w:t>"</w:t>
      </w:r>
      <w:r w:rsidR="00EF4C60">
        <w:t>brand new</w:t>
      </w:r>
      <w:r w:rsidR="00EB6386">
        <w:t>"</w:t>
      </w:r>
      <w:r w:rsidR="00EF4C60">
        <w:t xml:space="preserve"> bandwidth that is needed in detail. </w:t>
      </w:r>
      <w:r w:rsidR="00715490" w:rsidRPr="00EF4C60">
        <w:t xml:space="preserve">This only works for a small difference between the UE and the BS </w:t>
      </w:r>
      <w:r w:rsidR="00EB6386">
        <w:t>channel bandwidth</w:t>
      </w:r>
      <w:r w:rsidR="00715490" w:rsidRPr="00EF4C60">
        <w:t>. For larger bandwidth</w:t>
      </w:r>
      <w:r w:rsidR="00FC4484">
        <w:t xml:space="preserve"> differences</w:t>
      </w:r>
      <w:r w:rsidR="00715490" w:rsidRPr="00EF4C60">
        <w:t xml:space="preserve"> bandwidth parts should be used.</w:t>
      </w:r>
      <w:r w:rsidR="00B92610">
        <w:t xml:space="preserve"> In a similar way the BS could use the larger </w:t>
      </w:r>
      <w:r w:rsidR="00EB6386">
        <w:t>channel bandwidth</w:t>
      </w:r>
      <w:r w:rsidR="00B92610">
        <w:t xml:space="preserve"> and restrict the use of RBs to the available spectrum, in this case there is also no need to specify a new </w:t>
      </w:r>
      <w:r w:rsidR="00EB6386">
        <w:t>bandwidth</w:t>
      </w:r>
      <w:r w:rsidR="00B92610">
        <w:t xml:space="preserve"> for the BS.</w:t>
      </w:r>
    </w:p>
    <w:p w14:paraId="1773C4E5" w14:textId="336DADD4" w:rsidR="00FC4484" w:rsidRPr="00EF4C60" w:rsidRDefault="00B92610" w:rsidP="00EE3D6E">
      <w:r>
        <w:t>There</w:t>
      </w:r>
      <w:r w:rsidR="00FC4484">
        <w:t xml:space="preserve"> were propos</w:t>
      </w:r>
      <w:r>
        <w:t>als</w:t>
      </w:r>
      <w:r w:rsidR="00FC4484">
        <w:t xml:space="preserve"> to specify and test a new emissions mask with the new RB allocation. This makes this possible solution useless, as this would basically be the same as specifying a new </w:t>
      </w:r>
      <w:r w:rsidR="00EB6386">
        <w:t>channel bandwidth</w:t>
      </w:r>
      <w:r w:rsidR="00FC4484">
        <w:t>. However, it seems specifying a new SEM for reduced RB allocations is not needed, since all the bandwidths scale with the number of active RBs. For example</w:t>
      </w:r>
      <w:r w:rsidR="0031063C">
        <w:t>,</w:t>
      </w:r>
      <w:r w:rsidR="00FC4484">
        <w:t xml:space="preserve"> </w:t>
      </w:r>
      <w:r w:rsidR="00EB5B83">
        <w:t>cutting away the edge RBs also reduces the bandwidth of the IMD3 generated by the PA in the same way. So</w:t>
      </w:r>
      <w:r w:rsidR="00D02DB5">
        <w:t>,</w:t>
      </w:r>
      <w:bookmarkStart w:id="1" w:name="_GoBack"/>
      <w:bookmarkEnd w:id="1"/>
      <w:r w:rsidR="00EB5B83">
        <w:t xml:space="preserve"> the real shape of the spectrum just scales with the number of used RBs.</w:t>
      </w:r>
    </w:p>
    <w:p w14:paraId="738711A3" w14:textId="3C11DB4F" w:rsidR="007A0324" w:rsidRPr="007A0324" w:rsidRDefault="001579A6" w:rsidP="006D43A6">
      <w:pPr>
        <w:jc w:val="center"/>
        <w:rPr>
          <w:color w:val="FF0000"/>
        </w:rPr>
      </w:pPr>
      <w:r>
        <w:rPr>
          <w:noProof/>
          <w:color w:val="FF0000"/>
        </w:rPr>
        <w:lastRenderedPageBreak/>
        <w:drawing>
          <wp:inline distT="0" distB="0" distL="0" distR="0" wp14:anchorId="14172B9C" wp14:editId="23ACA059">
            <wp:extent cx="1481150" cy="1067806"/>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6.eps"/>
                    <pic:cNvPicPr/>
                  </pic:nvPicPr>
                  <pic:blipFill>
                    <a:blip r:embed="rId14">
                      <a:extLst>
                        <a:ext uri="{28A0092B-C50C-407E-A947-70E740481C1C}">
                          <a14:useLocalDpi xmlns:a14="http://schemas.microsoft.com/office/drawing/2010/main" val="0"/>
                        </a:ext>
                      </a:extLst>
                    </a:blip>
                    <a:stretch>
                      <a:fillRect/>
                    </a:stretch>
                  </pic:blipFill>
                  <pic:spPr>
                    <a:xfrm>
                      <a:off x="0" y="0"/>
                      <a:ext cx="1502671" cy="1083321"/>
                    </a:xfrm>
                    <a:prstGeom prst="rect">
                      <a:avLst/>
                    </a:prstGeom>
                  </pic:spPr>
                </pic:pic>
              </a:graphicData>
            </a:graphic>
          </wp:inline>
        </w:drawing>
      </w:r>
    </w:p>
    <w:p w14:paraId="6242BA37" w14:textId="4AF673C0" w:rsidR="006D43A6" w:rsidRPr="00FA0D4A" w:rsidRDefault="006D43A6" w:rsidP="006D43A6">
      <w:pPr>
        <w:pStyle w:val="TF"/>
      </w:pPr>
      <w:r w:rsidRPr="00F67EF5">
        <w:t xml:space="preserve">Figure </w:t>
      </w:r>
      <w:r>
        <w:t>5</w:t>
      </w:r>
      <w:r w:rsidRPr="00F67EF5">
        <w:t xml:space="preserve">: </w:t>
      </w:r>
      <w:r>
        <w:t xml:space="preserve">Using the next larger </w:t>
      </w:r>
      <w:r w:rsidR="00EB6386">
        <w:t>channel bandwidth</w:t>
      </w:r>
      <w:r w:rsidRPr="00F67EF5">
        <w:t xml:space="preserve"> to enable usage of </w:t>
      </w:r>
      <w:r w:rsidR="00EB6386">
        <w:t>non-standard</w:t>
      </w:r>
      <w:r w:rsidRPr="00F67EF5">
        <w:t xml:space="preserve"> bandwidths</w:t>
      </w:r>
      <w:r w:rsidR="005A2A65">
        <w:t xml:space="preserve"> (</w:t>
      </w:r>
      <w:r>
        <w:t>example</w:t>
      </w:r>
      <w:r w:rsidRPr="00F67EF5">
        <w:t xml:space="preserve"> </w:t>
      </w:r>
      <w:r w:rsidR="005A2A65">
        <w:t xml:space="preserve">for </w:t>
      </w:r>
      <w:r w:rsidRPr="00F67EF5">
        <w:t>1</w:t>
      </w:r>
      <w:r>
        <w:t>3</w:t>
      </w:r>
      <w:r w:rsidRPr="00F67EF5">
        <w:t>MHz</w:t>
      </w:r>
      <w:r w:rsidR="005A2A65">
        <w:t>).</w:t>
      </w:r>
    </w:p>
    <w:p w14:paraId="7E23A380" w14:textId="77777777" w:rsidR="00EB6386" w:rsidRDefault="00EB6386" w:rsidP="005A2A65">
      <w:pPr>
        <w:pStyle w:val="Observation"/>
        <w:rPr>
          <w:noProof/>
        </w:rPr>
      </w:pPr>
    </w:p>
    <w:p w14:paraId="19735910" w14:textId="1E09EF07" w:rsidR="005A2A65" w:rsidRDefault="006D43A6" w:rsidP="005A2A65">
      <w:pPr>
        <w:pStyle w:val="Observation"/>
        <w:rPr>
          <w:noProof/>
        </w:rPr>
      </w:pPr>
      <w:r w:rsidRPr="00F67EF5">
        <w:rPr>
          <w:noProof/>
        </w:rPr>
        <w:t xml:space="preserve">Observation </w:t>
      </w:r>
      <w:r w:rsidR="005A2A65">
        <w:rPr>
          <w:noProof/>
        </w:rPr>
        <w:t>5a</w:t>
      </w:r>
      <w:r w:rsidRPr="00F67EF5">
        <w:rPr>
          <w:noProof/>
        </w:rPr>
        <w:t>:</w:t>
      </w:r>
      <w:r w:rsidRPr="00F67EF5">
        <w:rPr>
          <w:noProof/>
        </w:rPr>
        <w:tab/>
        <w:t xml:space="preserve">Using the next </w:t>
      </w:r>
      <w:r>
        <w:rPr>
          <w:noProof/>
        </w:rPr>
        <w:t>larger</w:t>
      </w:r>
      <w:r w:rsidRPr="00F67EF5">
        <w:rPr>
          <w:noProof/>
        </w:rPr>
        <w:t xml:space="preserve"> bandwidth for </w:t>
      </w:r>
      <w:r>
        <w:rPr>
          <w:noProof/>
        </w:rPr>
        <w:t xml:space="preserve">the UE can be acceptable when the difference between the bandwidth of the operator’s spectrum and the next larger channel bandwidth is not large. </w:t>
      </w:r>
    </w:p>
    <w:p w14:paraId="561AC6AF" w14:textId="0D47ECC0" w:rsidR="006D43A6" w:rsidRDefault="005A2A65" w:rsidP="005A2A65">
      <w:pPr>
        <w:pStyle w:val="Observation"/>
        <w:rPr>
          <w:noProof/>
        </w:rPr>
      </w:pPr>
      <w:r>
        <w:rPr>
          <w:noProof/>
        </w:rPr>
        <w:t>Observation 5b:</w:t>
      </w:r>
      <w:r>
        <w:rPr>
          <w:noProof/>
        </w:rPr>
        <w:tab/>
      </w:r>
      <w:r w:rsidR="006D43A6">
        <w:rPr>
          <w:noProof/>
        </w:rPr>
        <w:t xml:space="preserve">It will need some </w:t>
      </w:r>
      <w:r w:rsidR="00EB5B83">
        <w:rPr>
          <w:noProof/>
        </w:rPr>
        <w:t>study</w:t>
      </w:r>
      <w:r w:rsidR="006D43A6">
        <w:rPr>
          <w:noProof/>
        </w:rPr>
        <w:t xml:space="preserve"> o</w:t>
      </w:r>
      <w:r w:rsidR="00EB5B83">
        <w:rPr>
          <w:noProof/>
        </w:rPr>
        <w:t>f</w:t>
      </w:r>
      <w:r w:rsidR="006D43A6">
        <w:rPr>
          <w:noProof/>
        </w:rPr>
        <w:t xml:space="preserve"> the emissions requirements</w:t>
      </w:r>
      <w:r w:rsidR="00EB5B83">
        <w:rPr>
          <w:noProof/>
        </w:rPr>
        <w:t>, but no</w:t>
      </w:r>
      <w:r>
        <w:rPr>
          <w:noProof/>
        </w:rPr>
        <w:t xml:space="preserve"> new </w:t>
      </w:r>
      <w:r w:rsidR="00EB5B83">
        <w:rPr>
          <w:noProof/>
        </w:rPr>
        <w:t>emissions mask</w:t>
      </w:r>
      <w:r>
        <w:rPr>
          <w:noProof/>
        </w:rPr>
        <w:t xml:space="preserve"> is needed, since the with of the signal scales with the number of RBs.</w:t>
      </w:r>
      <w:r w:rsidR="006D43A6">
        <w:rPr>
          <w:noProof/>
        </w:rPr>
        <w:t xml:space="preserve"> </w:t>
      </w:r>
    </w:p>
    <w:p w14:paraId="2F661064" w14:textId="7E7D06FC" w:rsidR="00EB5B83" w:rsidRPr="00F67EF5" w:rsidRDefault="005A2A65" w:rsidP="005A2A65">
      <w:pPr>
        <w:pStyle w:val="Observation"/>
        <w:rPr>
          <w:noProof/>
        </w:rPr>
      </w:pPr>
      <w:r>
        <w:rPr>
          <w:noProof/>
        </w:rPr>
        <w:t>Observation 5c:</w:t>
      </w:r>
      <w:r w:rsidR="00EB5B83" w:rsidRPr="00F67EF5">
        <w:rPr>
          <w:noProof/>
        </w:rPr>
        <w:tab/>
      </w:r>
      <w:r>
        <w:rPr>
          <w:noProof/>
        </w:rPr>
        <w:t>This approach can be always combined with another solution, sch as</w:t>
      </w:r>
      <w:r w:rsidR="00EB5B83">
        <w:rPr>
          <w:noProof/>
        </w:rPr>
        <w:t xml:space="preserve"> </w:t>
      </w:r>
      <w:r>
        <w:rPr>
          <w:noProof/>
        </w:rPr>
        <w:t>carrier aggregation or</w:t>
      </w:r>
      <w:r w:rsidR="00EB5B83">
        <w:rPr>
          <w:noProof/>
        </w:rPr>
        <w:t xml:space="preserve"> bandwidth parts</w:t>
      </w:r>
      <w:r>
        <w:rPr>
          <w:noProof/>
        </w:rPr>
        <w:t>.</w:t>
      </w:r>
      <w:r w:rsidR="00EB5B83">
        <w:rPr>
          <w:noProof/>
        </w:rPr>
        <w:t xml:space="preserve"> </w:t>
      </w:r>
    </w:p>
    <w:p w14:paraId="6D31FF09" w14:textId="695A7884" w:rsidR="009E6E52" w:rsidRPr="006D43A6" w:rsidRDefault="006D43A6" w:rsidP="006D43A6">
      <w:pPr>
        <w:pStyle w:val="Heading2"/>
      </w:pPr>
      <w:r>
        <w:t>3.5</w:t>
      </w:r>
      <w:r>
        <w:tab/>
        <w:t>Summary of the options</w:t>
      </w:r>
    </w:p>
    <w:p w14:paraId="2FAE8FDA" w14:textId="5D3E646F" w:rsidR="009A6DA8" w:rsidRDefault="00E03542" w:rsidP="008F0727">
      <w:pPr>
        <w:rPr>
          <w:lang w:val="en-US"/>
        </w:rPr>
      </w:pPr>
      <w:r w:rsidRPr="0019748B">
        <w:rPr>
          <w:lang w:val="en-US"/>
        </w:rPr>
        <w:t xml:space="preserve">Table 1 shows the </w:t>
      </w:r>
      <w:r w:rsidR="00EF4C60" w:rsidRPr="0019748B">
        <w:rPr>
          <w:lang w:val="en-US"/>
        </w:rPr>
        <w:t>summary of the options</w:t>
      </w:r>
      <w:r w:rsidR="00FA2236">
        <w:rPr>
          <w:lang w:val="en-US"/>
        </w:rPr>
        <w:t xml:space="preserve"> that we presented in the previous sub-sections. As can be seen from the table, there are several solutions that do not require any functional standardization changes at all, or might require just further studies in RAN WG4, such as next larger channel</w:t>
      </w:r>
      <w:r w:rsidR="001823BF">
        <w:rPr>
          <w:lang w:val="en-US"/>
        </w:rPr>
        <w:t xml:space="preserve"> bandwidth</w:t>
      </w:r>
      <w:r w:rsidR="00FA2236">
        <w:rPr>
          <w:lang w:val="en-US"/>
        </w:rPr>
        <w:t xml:space="preserve">. </w:t>
      </w:r>
    </w:p>
    <w:p w14:paraId="2868334A" w14:textId="3148B00A" w:rsidR="005A2A65" w:rsidRPr="005A2A65" w:rsidRDefault="005A2A65" w:rsidP="005A2A65">
      <w:pPr>
        <w:pStyle w:val="TH"/>
      </w:pPr>
      <w:r w:rsidRPr="0019748B">
        <w:rPr>
          <w:lang w:val="en-US"/>
        </w:rPr>
        <w:t>Table</w:t>
      </w:r>
      <w:r w:rsidRPr="0019748B">
        <w:t xml:space="preserve"> 1: Summary of the options</w:t>
      </w:r>
    </w:p>
    <w:tbl>
      <w:tblPr>
        <w:tblStyle w:val="TableGrid"/>
        <w:tblW w:w="9782" w:type="dxa"/>
        <w:tblInd w:w="-5" w:type="dxa"/>
        <w:tblLook w:val="04A0" w:firstRow="1" w:lastRow="0" w:firstColumn="1" w:lastColumn="0" w:noHBand="0" w:noVBand="1"/>
      </w:tblPr>
      <w:tblGrid>
        <w:gridCol w:w="1630"/>
        <w:gridCol w:w="1630"/>
        <w:gridCol w:w="1631"/>
        <w:gridCol w:w="1630"/>
        <w:gridCol w:w="1630"/>
        <w:gridCol w:w="1631"/>
      </w:tblGrid>
      <w:tr w:rsidR="0019748B" w:rsidRPr="0019748B" w14:paraId="6B2CBC66" w14:textId="541047BA" w:rsidTr="0019748B">
        <w:trPr>
          <w:trHeight w:val="665"/>
        </w:trPr>
        <w:tc>
          <w:tcPr>
            <w:tcW w:w="1630" w:type="dxa"/>
          </w:tcPr>
          <w:p w14:paraId="72076AB3" w14:textId="06C4431D" w:rsidR="00EF4C60" w:rsidRPr="0019748B" w:rsidRDefault="00EF4C60" w:rsidP="005A2A65">
            <w:pPr>
              <w:pStyle w:val="TAH"/>
              <w:rPr>
                <w:lang w:val="en-US"/>
              </w:rPr>
            </w:pPr>
            <w:r w:rsidRPr="0019748B">
              <w:rPr>
                <w:lang w:val="en-US"/>
              </w:rPr>
              <w:t>Option</w:t>
            </w:r>
          </w:p>
        </w:tc>
        <w:tc>
          <w:tcPr>
            <w:tcW w:w="1630" w:type="dxa"/>
          </w:tcPr>
          <w:p w14:paraId="38266EB1" w14:textId="1C49DB46" w:rsidR="00EF4C60" w:rsidRPr="0019748B" w:rsidRDefault="00EF4C60" w:rsidP="005A2A65">
            <w:pPr>
              <w:pStyle w:val="TAH"/>
              <w:rPr>
                <w:lang w:val="en-US"/>
              </w:rPr>
            </w:pPr>
            <w:r w:rsidRPr="0019748B">
              <w:rPr>
                <w:lang w:val="en-US"/>
              </w:rPr>
              <w:t>New CBW for BS</w:t>
            </w:r>
          </w:p>
        </w:tc>
        <w:tc>
          <w:tcPr>
            <w:tcW w:w="1631" w:type="dxa"/>
          </w:tcPr>
          <w:p w14:paraId="35713FAA" w14:textId="532460E6" w:rsidR="00EF4C60" w:rsidRPr="0019748B" w:rsidRDefault="00EF4C60" w:rsidP="005A2A65">
            <w:pPr>
              <w:pStyle w:val="TAH"/>
              <w:rPr>
                <w:lang w:val="en-US"/>
              </w:rPr>
            </w:pPr>
            <w:r w:rsidRPr="0019748B">
              <w:rPr>
                <w:lang w:val="en-US"/>
              </w:rPr>
              <w:t>New CBW for UE</w:t>
            </w:r>
          </w:p>
        </w:tc>
        <w:tc>
          <w:tcPr>
            <w:tcW w:w="1630" w:type="dxa"/>
          </w:tcPr>
          <w:p w14:paraId="54A41B8C" w14:textId="7CDE5966" w:rsidR="00EF4C60" w:rsidRPr="0019748B" w:rsidRDefault="00EF4C60" w:rsidP="005A2A65">
            <w:pPr>
              <w:pStyle w:val="TAH"/>
              <w:rPr>
                <w:lang w:val="en-US"/>
              </w:rPr>
            </w:pPr>
            <w:r w:rsidRPr="0019748B">
              <w:rPr>
                <w:lang w:val="en-US"/>
              </w:rPr>
              <w:t>Compatible with legacy UEs</w:t>
            </w:r>
          </w:p>
        </w:tc>
        <w:tc>
          <w:tcPr>
            <w:tcW w:w="1630" w:type="dxa"/>
          </w:tcPr>
          <w:p w14:paraId="36C1ABF1" w14:textId="4189F783" w:rsidR="00EF4C60" w:rsidRPr="0019748B" w:rsidRDefault="00EF4C60" w:rsidP="005A2A65">
            <w:pPr>
              <w:pStyle w:val="TAH"/>
              <w:rPr>
                <w:lang w:val="en-US"/>
              </w:rPr>
            </w:pPr>
            <w:r w:rsidRPr="0019748B">
              <w:rPr>
                <w:lang w:val="en-US"/>
              </w:rPr>
              <w:t>Specification work</w:t>
            </w:r>
            <w:r w:rsidR="0019748B" w:rsidRPr="0019748B">
              <w:rPr>
                <w:lang w:val="en-US"/>
              </w:rPr>
              <w:t xml:space="preserve"> for 38.101</w:t>
            </w:r>
          </w:p>
        </w:tc>
        <w:tc>
          <w:tcPr>
            <w:tcW w:w="1631" w:type="dxa"/>
          </w:tcPr>
          <w:p w14:paraId="47E0C0D6" w14:textId="51C90DE0" w:rsidR="00EF4C60" w:rsidRPr="0019748B" w:rsidRDefault="0019748B" w:rsidP="005A2A65">
            <w:pPr>
              <w:pStyle w:val="TAH"/>
              <w:rPr>
                <w:lang w:val="en-US"/>
              </w:rPr>
            </w:pPr>
            <w:r w:rsidRPr="0019748B">
              <w:rPr>
                <w:lang w:val="en-US"/>
              </w:rPr>
              <w:t>Full usage of spectrum</w:t>
            </w:r>
          </w:p>
        </w:tc>
      </w:tr>
      <w:tr w:rsidR="0019748B" w:rsidRPr="0019748B" w14:paraId="567743BA" w14:textId="1452A584" w:rsidTr="0019748B">
        <w:trPr>
          <w:trHeight w:val="413"/>
        </w:trPr>
        <w:tc>
          <w:tcPr>
            <w:tcW w:w="1630" w:type="dxa"/>
          </w:tcPr>
          <w:p w14:paraId="7721DF21" w14:textId="383A821C" w:rsidR="0019748B" w:rsidRPr="0019748B" w:rsidRDefault="0019748B" w:rsidP="005A2A65">
            <w:pPr>
              <w:pStyle w:val="TAC"/>
              <w:rPr>
                <w:lang w:val="en-US"/>
              </w:rPr>
            </w:pPr>
            <w:r w:rsidRPr="0019748B">
              <w:rPr>
                <w:lang w:val="en-US"/>
              </w:rPr>
              <w:t>Carrier Aggregation</w:t>
            </w:r>
          </w:p>
        </w:tc>
        <w:tc>
          <w:tcPr>
            <w:tcW w:w="1630" w:type="dxa"/>
          </w:tcPr>
          <w:p w14:paraId="2E44836D" w14:textId="2F0F0EF3" w:rsidR="0019748B" w:rsidRPr="0019748B" w:rsidRDefault="007037D0" w:rsidP="005A2A65">
            <w:pPr>
              <w:pStyle w:val="TAC"/>
              <w:rPr>
                <w:lang w:val="en-US"/>
              </w:rPr>
            </w:pPr>
            <w:r>
              <w:rPr>
                <w:lang w:val="en-US"/>
              </w:rPr>
              <w:t>No</w:t>
            </w:r>
          </w:p>
        </w:tc>
        <w:tc>
          <w:tcPr>
            <w:tcW w:w="1631" w:type="dxa"/>
          </w:tcPr>
          <w:p w14:paraId="1572B581" w14:textId="52C123BD" w:rsidR="0019748B" w:rsidRPr="0019748B" w:rsidRDefault="0019748B" w:rsidP="005A2A65">
            <w:pPr>
              <w:pStyle w:val="TAC"/>
              <w:rPr>
                <w:lang w:val="en-US"/>
              </w:rPr>
            </w:pPr>
            <w:r w:rsidRPr="0019748B">
              <w:rPr>
                <w:lang w:val="en-US"/>
              </w:rPr>
              <w:t>No</w:t>
            </w:r>
          </w:p>
        </w:tc>
        <w:tc>
          <w:tcPr>
            <w:tcW w:w="1630" w:type="dxa"/>
          </w:tcPr>
          <w:p w14:paraId="6CA9E596" w14:textId="4FD80C08" w:rsidR="0019748B" w:rsidRPr="0019748B" w:rsidRDefault="0019748B" w:rsidP="005A2A65">
            <w:pPr>
              <w:pStyle w:val="TAC"/>
              <w:rPr>
                <w:lang w:val="en-US"/>
              </w:rPr>
            </w:pPr>
            <w:r w:rsidRPr="0019748B">
              <w:rPr>
                <w:lang w:val="en-US"/>
              </w:rPr>
              <w:t>Yes</w:t>
            </w:r>
          </w:p>
        </w:tc>
        <w:tc>
          <w:tcPr>
            <w:tcW w:w="1630" w:type="dxa"/>
          </w:tcPr>
          <w:p w14:paraId="4CD98F85" w14:textId="7F0C7E65" w:rsidR="0019748B" w:rsidRPr="0019748B" w:rsidRDefault="0019748B" w:rsidP="005A2A65">
            <w:pPr>
              <w:pStyle w:val="TAC"/>
              <w:rPr>
                <w:lang w:val="en-US"/>
              </w:rPr>
            </w:pPr>
            <w:r w:rsidRPr="0019748B">
              <w:rPr>
                <w:lang w:val="en-US"/>
              </w:rPr>
              <w:t>No</w:t>
            </w:r>
          </w:p>
        </w:tc>
        <w:tc>
          <w:tcPr>
            <w:tcW w:w="1631" w:type="dxa"/>
          </w:tcPr>
          <w:p w14:paraId="6FD10E86" w14:textId="501CC7A2" w:rsidR="0019748B" w:rsidRPr="0019748B" w:rsidRDefault="0019748B" w:rsidP="005A2A65">
            <w:pPr>
              <w:pStyle w:val="TAC"/>
              <w:rPr>
                <w:lang w:val="en-US"/>
              </w:rPr>
            </w:pPr>
            <w:r w:rsidRPr="0019748B">
              <w:rPr>
                <w:lang w:val="en-US"/>
              </w:rPr>
              <w:t>Yes</w:t>
            </w:r>
          </w:p>
        </w:tc>
      </w:tr>
      <w:tr w:rsidR="0019748B" w:rsidRPr="0019748B" w14:paraId="3E6C8F1C" w14:textId="42270D49" w:rsidTr="0019748B">
        <w:trPr>
          <w:trHeight w:val="428"/>
        </w:trPr>
        <w:tc>
          <w:tcPr>
            <w:tcW w:w="1630" w:type="dxa"/>
          </w:tcPr>
          <w:p w14:paraId="044AA6CD" w14:textId="6FBD582A" w:rsidR="0019748B" w:rsidRPr="0019748B" w:rsidRDefault="00015E4F" w:rsidP="005A2A65">
            <w:pPr>
              <w:pStyle w:val="TAC"/>
              <w:rPr>
                <w:lang w:val="en-US"/>
              </w:rPr>
            </w:pPr>
            <w:r>
              <w:rPr>
                <w:lang w:val="en-US"/>
              </w:rPr>
              <w:t>Overlapping carriers</w:t>
            </w:r>
          </w:p>
        </w:tc>
        <w:tc>
          <w:tcPr>
            <w:tcW w:w="1630" w:type="dxa"/>
          </w:tcPr>
          <w:p w14:paraId="386E168E" w14:textId="38767F35" w:rsidR="0019748B" w:rsidRPr="0019748B" w:rsidRDefault="0019748B" w:rsidP="005A2A65">
            <w:pPr>
              <w:pStyle w:val="TAC"/>
              <w:rPr>
                <w:lang w:val="en-US"/>
              </w:rPr>
            </w:pPr>
            <w:r w:rsidRPr="0019748B">
              <w:rPr>
                <w:lang w:val="en-US"/>
              </w:rPr>
              <w:t>Yes</w:t>
            </w:r>
            <w:r w:rsidR="007037D0">
              <w:rPr>
                <w:lang w:val="en-US"/>
              </w:rPr>
              <w:t>/No</w:t>
            </w:r>
          </w:p>
        </w:tc>
        <w:tc>
          <w:tcPr>
            <w:tcW w:w="1631" w:type="dxa"/>
          </w:tcPr>
          <w:p w14:paraId="72641335" w14:textId="0F51F0A4" w:rsidR="0019748B" w:rsidRPr="0019748B" w:rsidRDefault="0019748B" w:rsidP="005A2A65">
            <w:pPr>
              <w:pStyle w:val="TAC"/>
              <w:rPr>
                <w:lang w:val="en-US"/>
              </w:rPr>
            </w:pPr>
            <w:r w:rsidRPr="0019748B">
              <w:rPr>
                <w:lang w:val="en-US"/>
              </w:rPr>
              <w:t>No</w:t>
            </w:r>
          </w:p>
        </w:tc>
        <w:tc>
          <w:tcPr>
            <w:tcW w:w="1630" w:type="dxa"/>
          </w:tcPr>
          <w:p w14:paraId="0441DF5B" w14:textId="37B59715" w:rsidR="0019748B" w:rsidRPr="0019748B" w:rsidRDefault="0019748B" w:rsidP="005A2A65">
            <w:pPr>
              <w:pStyle w:val="TAC"/>
              <w:rPr>
                <w:lang w:val="en-US"/>
              </w:rPr>
            </w:pPr>
            <w:r w:rsidRPr="0019748B">
              <w:rPr>
                <w:lang w:val="en-US"/>
              </w:rPr>
              <w:t>Yes</w:t>
            </w:r>
          </w:p>
        </w:tc>
        <w:tc>
          <w:tcPr>
            <w:tcW w:w="1630" w:type="dxa"/>
          </w:tcPr>
          <w:p w14:paraId="6E22465A" w14:textId="6EA9C195" w:rsidR="0019748B" w:rsidRPr="0019748B" w:rsidRDefault="0019748B" w:rsidP="005A2A65">
            <w:pPr>
              <w:pStyle w:val="TAC"/>
              <w:rPr>
                <w:lang w:val="en-US"/>
              </w:rPr>
            </w:pPr>
            <w:r w:rsidRPr="0019748B">
              <w:rPr>
                <w:lang w:val="en-US"/>
              </w:rPr>
              <w:t>No</w:t>
            </w:r>
          </w:p>
        </w:tc>
        <w:tc>
          <w:tcPr>
            <w:tcW w:w="1631" w:type="dxa"/>
          </w:tcPr>
          <w:p w14:paraId="0D7F17D8" w14:textId="55B442D9" w:rsidR="0019748B" w:rsidRPr="0019748B" w:rsidRDefault="0019748B" w:rsidP="005A2A65">
            <w:pPr>
              <w:pStyle w:val="TAC"/>
              <w:rPr>
                <w:lang w:val="en-US"/>
              </w:rPr>
            </w:pPr>
            <w:r w:rsidRPr="0019748B">
              <w:rPr>
                <w:lang w:val="en-US"/>
              </w:rPr>
              <w:t>Yes</w:t>
            </w:r>
          </w:p>
        </w:tc>
      </w:tr>
      <w:tr w:rsidR="0019748B" w:rsidRPr="0019748B" w14:paraId="15FCACFC" w14:textId="5FC2659A" w:rsidTr="0019748B">
        <w:trPr>
          <w:trHeight w:val="413"/>
        </w:trPr>
        <w:tc>
          <w:tcPr>
            <w:tcW w:w="1630" w:type="dxa"/>
          </w:tcPr>
          <w:p w14:paraId="3E37B127" w14:textId="35056978" w:rsidR="0019748B" w:rsidRPr="0019748B" w:rsidRDefault="005A2A65" w:rsidP="005A2A65">
            <w:pPr>
              <w:pStyle w:val="TAC"/>
              <w:rPr>
                <w:lang w:val="en-US"/>
              </w:rPr>
            </w:pPr>
            <w:r>
              <w:rPr>
                <w:lang w:val="en-US"/>
              </w:rPr>
              <w:t>Next s</w:t>
            </w:r>
            <w:r w:rsidR="0019748B" w:rsidRPr="0019748B">
              <w:rPr>
                <w:lang w:val="en-US"/>
              </w:rPr>
              <w:t xml:space="preserve">maller </w:t>
            </w:r>
            <w:r w:rsidR="001823BF">
              <w:rPr>
                <w:lang w:val="en-US"/>
              </w:rPr>
              <w:t>bandwidth</w:t>
            </w:r>
          </w:p>
        </w:tc>
        <w:tc>
          <w:tcPr>
            <w:tcW w:w="1630" w:type="dxa"/>
          </w:tcPr>
          <w:p w14:paraId="65BAFBDD" w14:textId="1C025393" w:rsidR="0019748B" w:rsidRPr="0019748B" w:rsidRDefault="0019748B" w:rsidP="005A2A65">
            <w:pPr>
              <w:pStyle w:val="TAC"/>
              <w:rPr>
                <w:lang w:val="en-US"/>
              </w:rPr>
            </w:pPr>
            <w:r w:rsidRPr="0019748B">
              <w:rPr>
                <w:lang w:val="en-US"/>
              </w:rPr>
              <w:t>No</w:t>
            </w:r>
          </w:p>
        </w:tc>
        <w:tc>
          <w:tcPr>
            <w:tcW w:w="1631" w:type="dxa"/>
          </w:tcPr>
          <w:p w14:paraId="515D2D31" w14:textId="20649825" w:rsidR="0019748B" w:rsidRPr="0019748B" w:rsidRDefault="0019748B" w:rsidP="005A2A65">
            <w:pPr>
              <w:pStyle w:val="TAC"/>
              <w:rPr>
                <w:lang w:val="en-US"/>
              </w:rPr>
            </w:pPr>
            <w:r w:rsidRPr="0019748B">
              <w:rPr>
                <w:lang w:val="en-US"/>
              </w:rPr>
              <w:t>No</w:t>
            </w:r>
          </w:p>
        </w:tc>
        <w:tc>
          <w:tcPr>
            <w:tcW w:w="1630" w:type="dxa"/>
          </w:tcPr>
          <w:p w14:paraId="7E9B9DD1" w14:textId="5673EE39" w:rsidR="0019748B" w:rsidRPr="0019748B" w:rsidRDefault="0019748B" w:rsidP="005A2A65">
            <w:pPr>
              <w:pStyle w:val="TAC"/>
              <w:rPr>
                <w:lang w:val="en-US"/>
              </w:rPr>
            </w:pPr>
            <w:r w:rsidRPr="0019748B">
              <w:rPr>
                <w:lang w:val="en-US"/>
              </w:rPr>
              <w:t>Yes</w:t>
            </w:r>
          </w:p>
        </w:tc>
        <w:tc>
          <w:tcPr>
            <w:tcW w:w="1630" w:type="dxa"/>
          </w:tcPr>
          <w:p w14:paraId="33026625" w14:textId="4164FD52" w:rsidR="0019748B" w:rsidRPr="0019748B" w:rsidRDefault="0019748B" w:rsidP="005A2A65">
            <w:pPr>
              <w:pStyle w:val="TAC"/>
              <w:rPr>
                <w:lang w:val="en-US"/>
              </w:rPr>
            </w:pPr>
            <w:r w:rsidRPr="0019748B">
              <w:rPr>
                <w:lang w:val="en-US"/>
              </w:rPr>
              <w:t>No</w:t>
            </w:r>
          </w:p>
        </w:tc>
        <w:tc>
          <w:tcPr>
            <w:tcW w:w="1631" w:type="dxa"/>
          </w:tcPr>
          <w:p w14:paraId="13B2EC4A" w14:textId="7EE2E6D8" w:rsidR="0019748B" w:rsidRPr="0019748B" w:rsidRDefault="0019748B" w:rsidP="005A2A65">
            <w:pPr>
              <w:pStyle w:val="TAC"/>
              <w:rPr>
                <w:lang w:val="en-US"/>
              </w:rPr>
            </w:pPr>
            <w:r w:rsidRPr="0019748B">
              <w:rPr>
                <w:lang w:val="en-US"/>
              </w:rPr>
              <w:t>No</w:t>
            </w:r>
          </w:p>
        </w:tc>
      </w:tr>
      <w:tr w:rsidR="0019748B" w:rsidRPr="0019748B" w14:paraId="7095F640" w14:textId="77777777" w:rsidTr="0019748B">
        <w:trPr>
          <w:trHeight w:val="413"/>
        </w:trPr>
        <w:tc>
          <w:tcPr>
            <w:tcW w:w="1630" w:type="dxa"/>
          </w:tcPr>
          <w:p w14:paraId="106CAE5C" w14:textId="50284CD4" w:rsidR="0019748B" w:rsidRPr="0019748B" w:rsidRDefault="005A2A65" w:rsidP="005A2A65">
            <w:pPr>
              <w:pStyle w:val="TAC"/>
              <w:rPr>
                <w:lang w:val="en-US"/>
              </w:rPr>
            </w:pPr>
            <w:r>
              <w:rPr>
                <w:lang w:val="en-US"/>
              </w:rPr>
              <w:t>Next l</w:t>
            </w:r>
            <w:r w:rsidR="0019748B" w:rsidRPr="0019748B">
              <w:rPr>
                <w:lang w:val="en-US"/>
              </w:rPr>
              <w:t xml:space="preserve">arger </w:t>
            </w:r>
            <w:r w:rsidR="001823BF">
              <w:rPr>
                <w:lang w:val="en-US"/>
              </w:rPr>
              <w:t>bandwidth</w:t>
            </w:r>
          </w:p>
        </w:tc>
        <w:tc>
          <w:tcPr>
            <w:tcW w:w="1630" w:type="dxa"/>
          </w:tcPr>
          <w:p w14:paraId="3469AB55" w14:textId="756BB76A" w:rsidR="0019748B" w:rsidRPr="0019748B" w:rsidRDefault="0019748B" w:rsidP="005A2A65">
            <w:pPr>
              <w:pStyle w:val="TAC"/>
              <w:rPr>
                <w:lang w:val="en-US"/>
              </w:rPr>
            </w:pPr>
            <w:r w:rsidRPr="0019748B">
              <w:rPr>
                <w:lang w:val="en-US"/>
              </w:rPr>
              <w:t>Yes</w:t>
            </w:r>
            <w:r w:rsidR="007037D0">
              <w:rPr>
                <w:lang w:val="en-US"/>
              </w:rPr>
              <w:t>/No</w:t>
            </w:r>
          </w:p>
        </w:tc>
        <w:tc>
          <w:tcPr>
            <w:tcW w:w="1631" w:type="dxa"/>
          </w:tcPr>
          <w:p w14:paraId="54DEA04A" w14:textId="43C189D1" w:rsidR="0019748B" w:rsidRPr="0019748B" w:rsidRDefault="0019748B" w:rsidP="005A2A65">
            <w:pPr>
              <w:pStyle w:val="TAC"/>
              <w:rPr>
                <w:lang w:val="en-US"/>
              </w:rPr>
            </w:pPr>
            <w:r w:rsidRPr="0019748B">
              <w:rPr>
                <w:lang w:val="en-US"/>
              </w:rPr>
              <w:t>No</w:t>
            </w:r>
          </w:p>
        </w:tc>
        <w:tc>
          <w:tcPr>
            <w:tcW w:w="1630" w:type="dxa"/>
          </w:tcPr>
          <w:p w14:paraId="7BB80A80" w14:textId="28A05CDA" w:rsidR="0019748B" w:rsidRPr="0019748B" w:rsidRDefault="0019748B" w:rsidP="005A2A65">
            <w:pPr>
              <w:pStyle w:val="TAC"/>
              <w:rPr>
                <w:lang w:val="en-US"/>
              </w:rPr>
            </w:pPr>
            <w:r w:rsidRPr="0019748B">
              <w:rPr>
                <w:lang w:val="en-US"/>
              </w:rPr>
              <w:t>Yes</w:t>
            </w:r>
          </w:p>
        </w:tc>
        <w:tc>
          <w:tcPr>
            <w:tcW w:w="1630" w:type="dxa"/>
          </w:tcPr>
          <w:p w14:paraId="5E77C59D" w14:textId="3A80C903" w:rsidR="0019748B" w:rsidRPr="0019748B" w:rsidRDefault="0019748B" w:rsidP="005A2A65">
            <w:pPr>
              <w:pStyle w:val="TAC"/>
              <w:rPr>
                <w:lang w:val="en-US"/>
              </w:rPr>
            </w:pPr>
            <w:r w:rsidRPr="0019748B">
              <w:rPr>
                <w:lang w:val="en-US"/>
              </w:rPr>
              <w:t>Potentially</w:t>
            </w:r>
          </w:p>
        </w:tc>
        <w:tc>
          <w:tcPr>
            <w:tcW w:w="1631" w:type="dxa"/>
          </w:tcPr>
          <w:p w14:paraId="33E4EE47" w14:textId="57192AA7" w:rsidR="0019748B" w:rsidRPr="0019748B" w:rsidRDefault="0019748B" w:rsidP="005A2A65">
            <w:pPr>
              <w:pStyle w:val="TAC"/>
              <w:rPr>
                <w:lang w:val="en-US"/>
              </w:rPr>
            </w:pPr>
            <w:r w:rsidRPr="0019748B">
              <w:rPr>
                <w:lang w:val="en-US"/>
              </w:rPr>
              <w:t>Yes</w:t>
            </w:r>
          </w:p>
        </w:tc>
      </w:tr>
    </w:tbl>
    <w:p w14:paraId="3C98F81D" w14:textId="77777777" w:rsidR="005A2A65" w:rsidRDefault="005A2A65" w:rsidP="00F97B58"/>
    <w:p w14:paraId="76B91887" w14:textId="4608DAA7" w:rsidR="008F0727" w:rsidRPr="0019748B" w:rsidRDefault="00EB6386" w:rsidP="00F97B58">
      <w:r>
        <w:t>T</w:t>
      </w:r>
      <w:r w:rsidR="00FA2236">
        <w:t xml:space="preserve">here have been several proposals to initiate a new SI/WI </w:t>
      </w:r>
      <w:r w:rsidR="009E55FD">
        <w:t xml:space="preserve">[8-9] </w:t>
      </w:r>
      <w:r w:rsidR="00FA2236">
        <w:t xml:space="preserve">to address the problem with non-standard channel </w:t>
      </w:r>
      <w:r w:rsidR="001823BF">
        <w:t>bandwidths</w:t>
      </w:r>
      <w:r w:rsidR="009E55FD">
        <w:t>.</w:t>
      </w:r>
      <w:r w:rsidR="00FA2236">
        <w:t xml:space="preserve"> </w:t>
      </w:r>
      <w:r w:rsidR="009E55FD">
        <w:t>O</w:t>
      </w:r>
      <w:r w:rsidR="00FA2236">
        <w:t xml:space="preserve">ur view is that a new SI item </w:t>
      </w:r>
      <w:r>
        <w:t>can</w:t>
      </w:r>
      <w:r w:rsidR="00FA2236">
        <w:t xml:space="preserve"> be initiated first to provide a clear overview </w:t>
      </w:r>
      <w:r>
        <w:t xml:space="preserve">of possible solutions, and </w:t>
      </w:r>
      <w:r w:rsidR="00FA2236">
        <w:t xml:space="preserve">whether any changes are needed at all. And referring back to the considerations in our discussion paper, the main focus should be on solutions that do not require adding new channel </w:t>
      </w:r>
      <w:r w:rsidR="001823BF">
        <w:t>bandwidths</w:t>
      </w:r>
      <w:r w:rsidR="00FA2236">
        <w:t xml:space="preserve"> at the UE side thus preserving backward compatibility with devices that might enter market in the near future</w:t>
      </w:r>
      <w:r w:rsidR="0019748B" w:rsidRPr="0019748B">
        <w:t>.</w:t>
      </w:r>
    </w:p>
    <w:p w14:paraId="4F7194CF" w14:textId="193D874A" w:rsidR="00E3192D" w:rsidRPr="0019748B" w:rsidRDefault="004D40A9" w:rsidP="0019748B">
      <w:pPr>
        <w:pStyle w:val="TOC1"/>
        <w:rPr>
          <w:noProof/>
        </w:rPr>
      </w:pPr>
      <w:r w:rsidRPr="0019748B">
        <w:rPr>
          <w:noProof/>
        </w:rPr>
        <w:t>Proposal:</w:t>
      </w:r>
      <w:r w:rsidRPr="0019748B">
        <w:rPr>
          <w:rFonts w:asciiTheme="minorHAnsi" w:eastAsiaTheme="minorEastAsia" w:hAnsiTheme="minorHAnsi" w:cstheme="minorBidi"/>
          <w:b w:val="0"/>
          <w:bCs w:val="0"/>
          <w:noProof/>
          <w:sz w:val="24"/>
          <w:szCs w:val="24"/>
          <w:lang w:val="en-US"/>
        </w:rPr>
        <w:tab/>
      </w:r>
      <w:r w:rsidR="00BB6457">
        <w:rPr>
          <w:noProof/>
        </w:rPr>
        <w:t>RAN4 is tasked to focus on</w:t>
      </w:r>
      <w:r w:rsidR="00FA2236">
        <w:rPr>
          <w:noProof/>
        </w:rPr>
        <w:t xml:space="preserve"> solutions that do not require introduction of new channel </w:t>
      </w:r>
      <w:r w:rsidR="00537AB4">
        <w:rPr>
          <w:noProof/>
        </w:rPr>
        <w:t>bandwidths</w:t>
      </w:r>
      <w:r w:rsidR="00FA2236">
        <w:rPr>
          <w:noProof/>
        </w:rPr>
        <w:t xml:space="preserve"> at the UE side.</w:t>
      </w:r>
      <w:r w:rsidR="0019748B" w:rsidRPr="0019748B">
        <w:rPr>
          <w:noProof/>
        </w:rPr>
        <w:t xml:space="preserve"> </w:t>
      </w:r>
    </w:p>
    <w:p w14:paraId="34C99636" w14:textId="1D74207B" w:rsidR="008E7986" w:rsidRPr="00D20165" w:rsidRDefault="008007D9" w:rsidP="008E7986">
      <w:pPr>
        <w:pStyle w:val="Heading1"/>
      </w:pPr>
      <w:r w:rsidRPr="00D20165">
        <w:t>4</w:t>
      </w:r>
      <w:r w:rsidR="008E7986" w:rsidRPr="00D20165">
        <w:tab/>
        <w:t>Conclusions</w:t>
      </w:r>
    </w:p>
    <w:p w14:paraId="001A58A1" w14:textId="032F3DE5" w:rsidR="00E72324" w:rsidRPr="00D20165" w:rsidRDefault="001133AB" w:rsidP="00E72324">
      <w:r>
        <w:t>In this discussion paper we have presented our further considerations on how non-standard spectrum allocations can be used by operators to utilise existing spectrum in the most efficient way. Based on our considerations, there are several ways how it can be achieved without adding explicitly new channel</w:t>
      </w:r>
      <w:r w:rsidR="00EB6386">
        <w:t xml:space="preserve"> bandwidth</w:t>
      </w:r>
      <w:r>
        <w:t>, at least at the UE side; whether they will have to be added at the base station side need further investigations.</w:t>
      </w:r>
      <w:r w:rsidR="00E72324" w:rsidRPr="00D20165">
        <w:t xml:space="preserve"> </w:t>
      </w:r>
    </w:p>
    <w:p w14:paraId="514B60E4" w14:textId="0202612F" w:rsidR="009E55FD" w:rsidRDefault="00BB6457" w:rsidP="001133AB">
      <w:pPr>
        <w:pStyle w:val="Proposal"/>
        <w:rPr>
          <w:color w:val="FF0000"/>
        </w:rPr>
      </w:pPr>
      <w:r w:rsidRPr="0019748B">
        <w:rPr>
          <w:noProof/>
        </w:rPr>
        <w:t>Proposal:</w:t>
      </w:r>
      <w:r w:rsidRPr="0019748B">
        <w:rPr>
          <w:rFonts w:asciiTheme="minorHAnsi" w:eastAsiaTheme="minorEastAsia" w:hAnsiTheme="minorHAnsi" w:cstheme="minorBidi"/>
          <w:b w:val="0"/>
          <w:noProof/>
          <w:sz w:val="24"/>
          <w:szCs w:val="24"/>
          <w:lang w:val="en-US"/>
        </w:rPr>
        <w:tab/>
      </w:r>
      <w:r>
        <w:rPr>
          <w:noProof/>
        </w:rPr>
        <w:t>RAN4 is tasked to focus on solutions that do not require introduction of new channel bandwidths at the UE side.</w:t>
      </w:r>
      <w:r w:rsidRPr="0019748B">
        <w:rPr>
          <w:noProof/>
        </w:rPr>
        <w:t xml:space="preserve"> </w:t>
      </w:r>
      <w:r w:rsidR="009E55FD">
        <w:rPr>
          <w:color w:val="FF0000"/>
        </w:rPr>
        <w:br w:type="page"/>
      </w:r>
    </w:p>
    <w:p w14:paraId="04895669" w14:textId="77777777" w:rsidR="00D741FE" w:rsidRPr="00196EAF" w:rsidRDefault="00D741FE" w:rsidP="00E72324">
      <w:pPr>
        <w:rPr>
          <w:color w:val="FF0000"/>
        </w:rPr>
      </w:pPr>
    </w:p>
    <w:bookmarkEnd w:id="0"/>
    <w:p w14:paraId="446075F6" w14:textId="5326CEF1" w:rsidR="001A4A9A" w:rsidRPr="00D20165" w:rsidRDefault="008007D9" w:rsidP="001A4A9A">
      <w:pPr>
        <w:pStyle w:val="Heading1"/>
      </w:pPr>
      <w:r w:rsidRPr="00D20165">
        <w:t>5</w:t>
      </w:r>
      <w:r w:rsidR="001A4A9A" w:rsidRPr="00D20165">
        <w:tab/>
        <w:t>References</w:t>
      </w:r>
    </w:p>
    <w:p w14:paraId="16E7597B" w14:textId="34155150" w:rsidR="001A4A9A" w:rsidRPr="00D20165" w:rsidRDefault="006704EC" w:rsidP="00E72324">
      <w:pPr>
        <w:pStyle w:val="EX"/>
        <w:numPr>
          <w:ilvl w:val="0"/>
          <w:numId w:val="5"/>
        </w:numPr>
      </w:pPr>
      <w:r w:rsidRPr="00D20165">
        <w:t>TS38.101-1 V16.1.0, 3GPP</w:t>
      </w:r>
    </w:p>
    <w:p w14:paraId="72818E1A" w14:textId="6654982C" w:rsidR="000A3ADF" w:rsidRDefault="00D20165" w:rsidP="00E72324">
      <w:pPr>
        <w:pStyle w:val="EX"/>
        <w:numPr>
          <w:ilvl w:val="0"/>
          <w:numId w:val="5"/>
        </w:numPr>
      </w:pPr>
      <w:r w:rsidRPr="00D20165">
        <w:t xml:space="preserve">R4-1913079, </w:t>
      </w:r>
      <w:r w:rsidR="000A3ADF">
        <w:t>"</w:t>
      </w:r>
      <w:r w:rsidRPr="00D20165">
        <w:t>Way forward on the handling new CBW to existing NR bands</w:t>
      </w:r>
      <w:r w:rsidR="000A3ADF">
        <w:t>"</w:t>
      </w:r>
    </w:p>
    <w:p w14:paraId="42F1C14C" w14:textId="77777777" w:rsidR="000A3ADF" w:rsidRDefault="000A3ADF" w:rsidP="00E72324">
      <w:pPr>
        <w:pStyle w:val="EX"/>
        <w:numPr>
          <w:ilvl w:val="0"/>
          <w:numId w:val="5"/>
        </w:numPr>
      </w:pPr>
      <w:r w:rsidRPr="000A3ADF">
        <w:t>R4-2000025</w:t>
      </w:r>
      <w:r>
        <w:t>, "</w:t>
      </w:r>
      <w:r w:rsidRPr="000A3ADF">
        <w:t>Solutions for unusual Spectrum allocations for NR bands</w:t>
      </w:r>
      <w:r>
        <w:t>", Apple Inc.</w:t>
      </w:r>
    </w:p>
    <w:p w14:paraId="1B879DE3" w14:textId="77777777" w:rsidR="000A3ADF" w:rsidRDefault="000A3ADF" w:rsidP="00E72324">
      <w:pPr>
        <w:pStyle w:val="EX"/>
        <w:numPr>
          <w:ilvl w:val="0"/>
          <w:numId w:val="5"/>
        </w:numPr>
      </w:pPr>
      <w:r w:rsidRPr="000A3ADF">
        <w:t>R4-2000072</w:t>
      </w:r>
      <w:r>
        <w:t>, "</w:t>
      </w:r>
      <w:r w:rsidRPr="000A3ADF">
        <w:t xml:space="preserve">Discussion for new WI on introduction of </w:t>
      </w:r>
      <w:proofErr w:type="gramStart"/>
      <w:r w:rsidRPr="000A3ADF">
        <w:t>brand new</w:t>
      </w:r>
      <w:proofErr w:type="gramEnd"/>
      <w:r w:rsidRPr="000A3ADF">
        <w:t xml:space="preserve"> channel bandwidths for NR</w:t>
      </w:r>
      <w:r>
        <w:t>", Huawei</w:t>
      </w:r>
    </w:p>
    <w:p w14:paraId="27585CE4" w14:textId="77777777" w:rsidR="000A3ADF" w:rsidRDefault="000A3ADF" w:rsidP="00E72324">
      <w:pPr>
        <w:pStyle w:val="EX"/>
        <w:numPr>
          <w:ilvl w:val="0"/>
          <w:numId w:val="5"/>
        </w:numPr>
      </w:pPr>
      <w:r w:rsidRPr="000A3ADF">
        <w:t>R4-2000433</w:t>
      </w:r>
      <w:r>
        <w:t>, "</w:t>
      </w:r>
      <w:r w:rsidRPr="000A3ADF">
        <w:t>Channel BWs discussion</w:t>
      </w:r>
      <w:r>
        <w:t>", Sprint Corporation</w:t>
      </w:r>
    </w:p>
    <w:p w14:paraId="2D290935" w14:textId="77777777" w:rsidR="000A3ADF" w:rsidRDefault="000A3ADF" w:rsidP="00E72324">
      <w:pPr>
        <w:pStyle w:val="EX"/>
        <w:numPr>
          <w:ilvl w:val="0"/>
          <w:numId w:val="5"/>
        </w:numPr>
      </w:pPr>
      <w:r w:rsidRPr="000A3ADF">
        <w:t>R4-2000651</w:t>
      </w:r>
      <w:r>
        <w:t>, "</w:t>
      </w:r>
      <w:r w:rsidRPr="000A3ADF">
        <w:t>Discussion on solutions to handle brand new channel bandwidth</w:t>
      </w:r>
      <w:r>
        <w:t>", CMCC</w:t>
      </w:r>
    </w:p>
    <w:p w14:paraId="30DD301F" w14:textId="0DB61994" w:rsidR="00D20165" w:rsidRDefault="000A3ADF" w:rsidP="00E72324">
      <w:pPr>
        <w:pStyle w:val="EX"/>
        <w:numPr>
          <w:ilvl w:val="0"/>
          <w:numId w:val="5"/>
        </w:numPr>
      </w:pPr>
      <w:r w:rsidRPr="000A3ADF">
        <w:t>R4-2001219</w:t>
      </w:r>
      <w:r>
        <w:t>, "</w:t>
      </w:r>
      <w:r w:rsidRPr="000A3ADF">
        <w:t>On adding brand new channel bandwidth for existing band</w:t>
      </w:r>
      <w:r>
        <w:t>", MediaTek Inc.</w:t>
      </w:r>
      <w:r w:rsidR="00D20165" w:rsidRPr="00D20165">
        <w:t xml:space="preserve"> </w:t>
      </w:r>
    </w:p>
    <w:p w14:paraId="1E0002D5" w14:textId="43E08F96" w:rsidR="00EA0C19" w:rsidRDefault="00EA0C19" w:rsidP="00E72324">
      <w:pPr>
        <w:pStyle w:val="EX"/>
        <w:numPr>
          <w:ilvl w:val="0"/>
          <w:numId w:val="5"/>
        </w:numPr>
      </w:pPr>
      <w:r w:rsidRPr="00EA0C19">
        <w:t>R4-2000073</w:t>
      </w:r>
      <w:r>
        <w:t>, "</w:t>
      </w:r>
      <w:r w:rsidRPr="00EA0C19">
        <w:t xml:space="preserve">New WID proposal: introduction of </w:t>
      </w:r>
      <w:proofErr w:type="gramStart"/>
      <w:r w:rsidRPr="00EA0C19">
        <w:t>brand new</w:t>
      </w:r>
      <w:proofErr w:type="gramEnd"/>
      <w:r w:rsidRPr="00EA0C19">
        <w:t xml:space="preserve"> channel bandwidths for NR</w:t>
      </w:r>
      <w:r>
        <w:t>", Huawei</w:t>
      </w:r>
    </w:p>
    <w:p w14:paraId="18F13B1F" w14:textId="5D34BDEB" w:rsidR="00EA0C19" w:rsidRDefault="00EA0C19" w:rsidP="00E72324">
      <w:pPr>
        <w:pStyle w:val="EX"/>
        <w:numPr>
          <w:ilvl w:val="0"/>
          <w:numId w:val="5"/>
        </w:numPr>
      </w:pPr>
      <w:r w:rsidRPr="00EA0C19">
        <w:t>R4-2000435</w:t>
      </w:r>
      <w:r>
        <w:t>, "</w:t>
      </w:r>
      <w:r w:rsidRPr="00EA0C19">
        <w:t>New SID: Efficient utilization of licensed spectrum that is not aligned with existing NR channel bandwidths</w:t>
      </w:r>
      <w:r>
        <w:t>", Sprint Corporation</w:t>
      </w:r>
    </w:p>
    <w:p w14:paraId="4B66D901" w14:textId="0C8D5FFD" w:rsidR="00C76D42" w:rsidRPr="00D20165" w:rsidRDefault="00C76D42" w:rsidP="00E72324">
      <w:pPr>
        <w:pStyle w:val="EX"/>
        <w:numPr>
          <w:ilvl w:val="0"/>
          <w:numId w:val="5"/>
        </w:numPr>
      </w:pPr>
      <w:r w:rsidRPr="00C76D42">
        <w:t>RP-192735</w:t>
      </w:r>
      <w:r>
        <w:t>, "</w:t>
      </w:r>
      <w:r w:rsidRPr="00C76D42">
        <w:t>On efficient usage of operator spectrum that is not aligned with NR channel bandwidths</w:t>
      </w:r>
      <w:r>
        <w:t>", Sprint</w:t>
      </w:r>
    </w:p>
    <w:sectPr w:rsidR="00C76D42" w:rsidRPr="00D2016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E1647" w14:textId="77777777" w:rsidR="002E6E67" w:rsidRDefault="002E6E67">
      <w:r>
        <w:separator/>
      </w:r>
    </w:p>
  </w:endnote>
  <w:endnote w:type="continuationSeparator" w:id="0">
    <w:p w14:paraId="020F0E0D" w14:textId="77777777" w:rsidR="002E6E67" w:rsidRDefault="002E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46005" w14:textId="77777777" w:rsidR="002E6E67" w:rsidRDefault="002E6E67">
      <w:r>
        <w:separator/>
      </w:r>
    </w:p>
  </w:footnote>
  <w:footnote w:type="continuationSeparator" w:id="0">
    <w:p w14:paraId="6F5B7752" w14:textId="77777777" w:rsidR="002E6E67" w:rsidRDefault="002E6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4F"/>
    <w:rsid w:val="000255A7"/>
    <w:rsid w:val="00025CDD"/>
    <w:rsid w:val="00033397"/>
    <w:rsid w:val="00040095"/>
    <w:rsid w:val="00051834"/>
    <w:rsid w:val="00054A22"/>
    <w:rsid w:val="00055B36"/>
    <w:rsid w:val="00061E44"/>
    <w:rsid w:val="00062023"/>
    <w:rsid w:val="000655A6"/>
    <w:rsid w:val="00080512"/>
    <w:rsid w:val="0009755D"/>
    <w:rsid w:val="000A2DD7"/>
    <w:rsid w:val="000A365D"/>
    <w:rsid w:val="000A3ADF"/>
    <w:rsid w:val="000C47C3"/>
    <w:rsid w:val="000C7B5A"/>
    <w:rsid w:val="000D58AB"/>
    <w:rsid w:val="00104BC6"/>
    <w:rsid w:val="00107896"/>
    <w:rsid w:val="001133AB"/>
    <w:rsid w:val="001152D7"/>
    <w:rsid w:val="0012087C"/>
    <w:rsid w:val="00122B1F"/>
    <w:rsid w:val="00124FD7"/>
    <w:rsid w:val="00133525"/>
    <w:rsid w:val="00136FA6"/>
    <w:rsid w:val="00146EA0"/>
    <w:rsid w:val="001579A6"/>
    <w:rsid w:val="00157FC7"/>
    <w:rsid w:val="00175496"/>
    <w:rsid w:val="001823BF"/>
    <w:rsid w:val="00196EAF"/>
    <w:rsid w:val="0019748B"/>
    <w:rsid w:val="001A29F8"/>
    <w:rsid w:val="001A4A9A"/>
    <w:rsid w:val="001A4C42"/>
    <w:rsid w:val="001C21C3"/>
    <w:rsid w:val="001D02C2"/>
    <w:rsid w:val="001F0C1D"/>
    <w:rsid w:val="001F1132"/>
    <w:rsid w:val="001F168B"/>
    <w:rsid w:val="001F6FEF"/>
    <w:rsid w:val="00203C41"/>
    <w:rsid w:val="00223880"/>
    <w:rsid w:val="002347A2"/>
    <w:rsid w:val="00240197"/>
    <w:rsid w:val="002450D8"/>
    <w:rsid w:val="00247926"/>
    <w:rsid w:val="002675F0"/>
    <w:rsid w:val="00276EE4"/>
    <w:rsid w:val="002954D8"/>
    <w:rsid w:val="002B6339"/>
    <w:rsid w:val="002E00EE"/>
    <w:rsid w:val="002E6E67"/>
    <w:rsid w:val="002E7463"/>
    <w:rsid w:val="002F2CF6"/>
    <w:rsid w:val="0031034F"/>
    <w:rsid w:val="0031063C"/>
    <w:rsid w:val="003172DC"/>
    <w:rsid w:val="0035462D"/>
    <w:rsid w:val="00360686"/>
    <w:rsid w:val="003631EB"/>
    <w:rsid w:val="00366A6D"/>
    <w:rsid w:val="003701AC"/>
    <w:rsid w:val="003753AF"/>
    <w:rsid w:val="003765B8"/>
    <w:rsid w:val="0038066E"/>
    <w:rsid w:val="00396185"/>
    <w:rsid w:val="003A0483"/>
    <w:rsid w:val="003C3971"/>
    <w:rsid w:val="003C564B"/>
    <w:rsid w:val="003D2F32"/>
    <w:rsid w:val="003E7753"/>
    <w:rsid w:val="003F27D4"/>
    <w:rsid w:val="00423334"/>
    <w:rsid w:val="004345EC"/>
    <w:rsid w:val="00473A1A"/>
    <w:rsid w:val="004826A9"/>
    <w:rsid w:val="004B2602"/>
    <w:rsid w:val="004B5103"/>
    <w:rsid w:val="004C1601"/>
    <w:rsid w:val="004D034A"/>
    <w:rsid w:val="004D3578"/>
    <w:rsid w:val="004D40A9"/>
    <w:rsid w:val="004E213A"/>
    <w:rsid w:val="004F0988"/>
    <w:rsid w:val="004F3340"/>
    <w:rsid w:val="004F3E3D"/>
    <w:rsid w:val="00504189"/>
    <w:rsid w:val="00526CFF"/>
    <w:rsid w:val="0053388B"/>
    <w:rsid w:val="00535773"/>
    <w:rsid w:val="00537AB4"/>
    <w:rsid w:val="00543E6C"/>
    <w:rsid w:val="00551FC5"/>
    <w:rsid w:val="00565087"/>
    <w:rsid w:val="00570DD5"/>
    <w:rsid w:val="005721BB"/>
    <w:rsid w:val="00572E14"/>
    <w:rsid w:val="005856CE"/>
    <w:rsid w:val="005973BE"/>
    <w:rsid w:val="005A2A65"/>
    <w:rsid w:val="005A5986"/>
    <w:rsid w:val="005D2E01"/>
    <w:rsid w:val="005D7526"/>
    <w:rsid w:val="005E69AE"/>
    <w:rsid w:val="00602AEA"/>
    <w:rsid w:val="00607E3C"/>
    <w:rsid w:val="00614FDF"/>
    <w:rsid w:val="006246A7"/>
    <w:rsid w:val="0062595A"/>
    <w:rsid w:val="00634730"/>
    <w:rsid w:val="0063543D"/>
    <w:rsid w:val="00647114"/>
    <w:rsid w:val="00654D3E"/>
    <w:rsid w:val="00662404"/>
    <w:rsid w:val="006675E6"/>
    <w:rsid w:val="006704EC"/>
    <w:rsid w:val="0068207C"/>
    <w:rsid w:val="006A323F"/>
    <w:rsid w:val="006B30D0"/>
    <w:rsid w:val="006C0661"/>
    <w:rsid w:val="006C3D95"/>
    <w:rsid w:val="006D43A6"/>
    <w:rsid w:val="006D713E"/>
    <w:rsid w:val="006E5C86"/>
    <w:rsid w:val="007037D0"/>
    <w:rsid w:val="00713C44"/>
    <w:rsid w:val="00715490"/>
    <w:rsid w:val="00716FAD"/>
    <w:rsid w:val="00721F55"/>
    <w:rsid w:val="007345D3"/>
    <w:rsid w:val="00734A5B"/>
    <w:rsid w:val="007368AE"/>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A0324"/>
    <w:rsid w:val="007A634D"/>
    <w:rsid w:val="007B600E"/>
    <w:rsid w:val="007C42E3"/>
    <w:rsid w:val="007D6D85"/>
    <w:rsid w:val="007E405D"/>
    <w:rsid w:val="007F0F4A"/>
    <w:rsid w:val="008007D9"/>
    <w:rsid w:val="008028A4"/>
    <w:rsid w:val="00802901"/>
    <w:rsid w:val="00820B25"/>
    <w:rsid w:val="00830747"/>
    <w:rsid w:val="0083621F"/>
    <w:rsid w:val="00865DDB"/>
    <w:rsid w:val="008768CA"/>
    <w:rsid w:val="008B0466"/>
    <w:rsid w:val="008B4D9E"/>
    <w:rsid w:val="008C384C"/>
    <w:rsid w:val="008E1FF8"/>
    <w:rsid w:val="008E7986"/>
    <w:rsid w:val="008F0727"/>
    <w:rsid w:val="008F6E93"/>
    <w:rsid w:val="00901C92"/>
    <w:rsid w:val="0090271F"/>
    <w:rsid w:val="00902E23"/>
    <w:rsid w:val="00906D6D"/>
    <w:rsid w:val="009114D7"/>
    <w:rsid w:val="0091348E"/>
    <w:rsid w:val="00915525"/>
    <w:rsid w:val="00917CCB"/>
    <w:rsid w:val="00942EC2"/>
    <w:rsid w:val="009536FA"/>
    <w:rsid w:val="00973F6E"/>
    <w:rsid w:val="009826B3"/>
    <w:rsid w:val="00996113"/>
    <w:rsid w:val="00997281"/>
    <w:rsid w:val="009A2BFA"/>
    <w:rsid w:val="009A6DA8"/>
    <w:rsid w:val="009E55FD"/>
    <w:rsid w:val="009E6E52"/>
    <w:rsid w:val="009F37B7"/>
    <w:rsid w:val="009F5E43"/>
    <w:rsid w:val="009F6F20"/>
    <w:rsid w:val="00A1046F"/>
    <w:rsid w:val="00A10F02"/>
    <w:rsid w:val="00A1575E"/>
    <w:rsid w:val="00A15927"/>
    <w:rsid w:val="00A164B4"/>
    <w:rsid w:val="00A16F12"/>
    <w:rsid w:val="00A26956"/>
    <w:rsid w:val="00A42C78"/>
    <w:rsid w:val="00A53724"/>
    <w:rsid w:val="00A55310"/>
    <w:rsid w:val="00A6171D"/>
    <w:rsid w:val="00A62A0A"/>
    <w:rsid w:val="00A73129"/>
    <w:rsid w:val="00A75A83"/>
    <w:rsid w:val="00A7650B"/>
    <w:rsid w:val="00A82346"/>
    <w:rsid w:val="00A91741"/>
    <w:rsid w:val="00A92BA1"/>
    <w:rsid w:val="00AC6BC6"/>
    <w:rsid w:val="00AD081C"/>
    <w:rsid w:val="00AE3797"/>
    <w:rsid w:val="00B03B5E"/>
    <w:rsid w:val="00B15449"/>
    <w:rsid w:val="00B17447"/>
    <w:rsid w:val="00B474C6"/>
    <w:rsid w:val="00B55820"/>
    <w:rsid w:val="00B61020"/>
    <w:rsid w:val="00B92610"/>
    <w:rsid w:val="00B93086"/>
    <w:rsid w:val="00BA13F1"/>
    <w:rsid w:val="00BA19ED"/>
    <w:rsid w:val="00BA300B"/>
    <w:rsid w:val="00BA4499"/>
    <w:rsid w:val="00BA4B8D"/>
    <w:rsid w:val="00BB6457"/>
    <w:rsid w:val="00BC0F7D"/>
    <w:rsid w:val="00BE3255"/>
    <w:rsid w:val="00BF128E"/>
    <w:rsid w:val="00C06E73"/>
    <w:rsid w:val="00C1496A"/>
    <w:rsid w:val="00C33079"/>
    <w:rsid w:val="00C45231"/>
    <w:rsid w:val="00C50543"/>
    <w:rsid w:val="00C660AB"/>
    <w:rsid w:val="00C72833"/>
    <w:rsid w:val="00C76D42"/>
    <w:rsid w:val="00C80F1D"/>
    <w:rsid w:val="00C93F40"/>
    <w:rsid w:val="00CA3D0C"/>
    <w:rsid w:val="00CC4603"/>
    <w:rsid w:val="00CE2FAD"/>
    <w:rsid w:val="00CF20E3"/>
    <w:rsid w:val="00CF3390"/>
    <w:rsid w:val="00CF7363"/>
    <w:rsid w:val="00D02DB5"/>
    <w:rsid w:val="00D13BD1"/>
    <w:rsid w:val="00D1577A"/>
    <w:rsid w:val="00D20165"/>
    <w:rsid w:val="00D309CC"/>
    <w:rsid w:val="00D45EE8"/>
    <w:rsid w:val="00D46431"/>
    <w:rsid w:val="00D554AC"/>
    <w:rsid w:val="00D56A52"/>
    <w:rsid w:val="00D57972"/>
    <w:rsid w:val="00D675A9"/>
    <w:rsid w:val="00D738D6"/>
    <w:rsid w:val="00D741FE"/>
    <w:rsid w:val="00D755EB"/>
    <w:rsid w:val="00D87E00"/>
    <w:rsid w:val="00D9134D"/>
    <w:rsid w:val="00DA2D8C"/>
    <w:rsid w:val="00DA7A03"/>
    <w:rsid w:val="00DB1818"/>
    <w:rsid w:val="00DC309B"/>
    <w:rsid w:val="00DC4DA2"/>
    <w:rsid w:val="00DD4C17"/>
    <w:rsid w:val="00DD7DBA"/>
    <w:rsid w:val="00DF2B1F"/>
    <w:rsid w:val="00DF6189"/>
    <w:rsid w:val="00DF62CD"/>
    <w:rsid w:val="00E03542"/>
    <w:rsid w:val="00E05F92"/>
    <w:rsid w:val="00E16509"/>
    <w:rsid w:val="00E22308"/>
    <w:rsid w:val="00E255F5"/>
    <w:rsid w:val="00E3104A"/>
    <w:rsid w:val="00E3192D"/>
    <w:rsid w:val="00E44582"/>
    <w:rsid w:val="00E50039"/>
    <w:rsid w:val="00E52814"/>
    <w:rsid w:val="00E64FAA"/>
    <w:rsid w:val="00E65E13"/>
    <w:rsid w:val="00E72324"/>
    <w:rsid w:val="00E72ABE"/>
    <w:rsid w:val="00E76A34"/>
    <w:rsid w:val="00E77645"/>
    <w:rsid w:val="00EA0C19"/>
    <w:rsid w:val="00EA7CBD"/>
    <w:rsid w:val="00EB5B83"/>
    <w:rsid w:val="00EB6386"/>
    <w:rsid w:val="00EC4A25"/>
    <w:rsid w:val="00ED77BD"/>
    <w:rsid w:val="00EE3D6E"/>
    <w:rsid w:val="00EE5618"/>
    <w:rsid w:val="00EE5AA7"/>
    <w:rsid w:val="00EF0EB0"/>
    <w:rsid w:val="00EF4C60"/>
    <w:rsid w:val="00F025A2"/>
    <w:rsid w:val="00F04712"/>
    <w:rsid w:val="00F04CE1"/>
    <w:rsid w:val="00F169DB"/>
    <w:rsid w:val="00F21311"/>
    <w:rsid w:val="00F22EC7"/>
    <w:rsid w:val="00F325C8"/>
    <w:rsid w:val="00F5250F"/>
    <w:rsid w:val="00F55388"/>
    <w:rsid w:val="00F62AEB"/>
    <w:rsid w:val="00F653B8"/>
    <w:rsid w:val="00F67EF5"/>
    <w:rsid w:val="00F70647"/>
    <w:rsid w:val="00F84751"/>
    <w:rsid w:val="00F96730"/>
    <w:rsid w:val="00F97B58"/>
    <w:rsid w:val="00FA0D4A"/>
    <w:rsid w:val="00FA1266"/>
    <w:rsid w:val="00FA2236"/>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10A9F-D100-7140-B737-C6A1D8A3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142</TotalTime>
  <Pages>6</Pages>
  <Words>2370</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39</cp:revision>
  <cp:lastPrinted>2019-02-25T14:05:00Z</cp:lastPrinted>
  <dcterms:created xsi:type="dcterms:W3CDTF">2020-02-14T15:35:00Z</dcterms:created>
  <dcterms:modified xsi:type="dcterms:W3CDTF">2020-03-14T11:31:00Z</dcterms:modified>
  <cp:category/>
</cp:coreProperties>
</file>